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29E36835" w:rsidR="00D309CC" w:rsidRDefault="00D309CC" w:rsidP="00D46431">
      <w:pPr>
        <w:pStyle w:val="CH"/>
      </w:pPr>
      <w:bookmarkStart w:id="0" w:name="historyclause"/>
      <w:r>
        <w:t xml:space="preserve">3GPP </w:t>
      </w:r>
      <w:r w:rsidR="00595C50">
        <w:t>RAN4</w:t>
      </w:r>
      <w:r>
        <w:t xml:space="preserve"> Meeting </w:t>
      </w:r>
      <w:r w:rsidR="00595C50">
        <w:t>#11</w:t>
      </w:r>
      <w:r w:rsidR="00086E33">
        <w:t>4</w:t>
      </w:r>
      <w:r w:rsidR="005A24BF">
        <w:t>bis</w:t>
      </w:r>
      <w:r>
        <w:tab/>
      </w:r>
      <w:r w:rsidR="00D46431">
        <w:tab/>
      </w:r>
      <w:r w:rsidR="00C17012" w:rsidRPr="00C17012">
        <w:t>R4-2504578</w:t>
      </w:r>
    </w:p>
    <w:p w14:paraId="50DC9730" w14:textId="30938317" w:rsidR="00D309CC" w:rsidRPr="00FD166F" w:rsidRDefault="005A24BF" w:rsidP="00D46431">
      <w:pPr>
        <w:pStyle w:val="CH"/>
        <w:tabs>
          <w:tab w:val="clear" w:pos="7920"/>
        </w:tabs>
        <w:rPr>
          <w:b w:val="0"/>
        </w:rPr>
      </w:pPr>
      <w:r>
        <w:t>Wuhan, China, April 7 – 11, 2025</w:t>
      </w:r>
    </w:p>
    <w:p w14:paraId="39A0EE25" w14:textId="77777777" w:rsidR="00D309CC" w:rsidRDefault="00D309CC" w:rsidP="00D309CC">
      <w:pPr>
        <w:tabs>
          <w:tab w:val="left" w:pos="2160"/>
        </w:tabs>
        <w:rPr>
          <w:rFonts w:ascii="Arial" w:hAnsi="Arial" w:cs="Arial"/>
          <w:b/>
        </w:rPr>
      </w:pPr>
    </w:p>
    <w:p w14:paraId="6DDCE159" w14:textId="04F5FDE8" w:rsidR="00D309CC" w:rsidRPr="00595C50" w:rsidRDefault="00D309CC" w:rsidP="00D309CC">
      <w:pPr>
        <w:pStyle w:val="CH"/>
        <w:rPr>
          <w:lang w:val="en-US"/>
        </w:rPr>
      </w:pPr>
      <w:r w:rsidRPr="0008103A">
        <w:t>Agenda item:</w:t>
      </w:r>
      <w:r>
        <w:tab/>
      </w:r>
      <w:r w:rsidR="00CD71E9" w:rsidRPr="00CD71E9">
        <w:rPr>
          <w:lang w:val="en-US"/>
        </w:rPr>
        <w:t>7.1</w:t>
      </w:r>
      <w:r w:rsidR="00086E33">
        <w:rPr>
          <w:lang w:val="en-US"/>
        </w:rPr>
        <w:t>4</w:t>
      </w:r>
      <w:r w:rsidR="00CD71E9" w:rsidRPr="00CD71E9">
        <w:rPr>
          <w:lang w:val="en-US"/>
        </w:rPr>
        <w:t>.2.2</w:t>
      </w:r>
    </w:p>
    <w:p w14:paraId="4DBE005A" w14:textId="3BD9E58D" w:rsidR="00D309CC" w:rsidRPr="0008103A" w:rsidRDefault="00D309CC" w:rsidP="00D309CC">
      <w:pPr>
        <w:pStyle w:val="CH"/>
        <w:rPr>
          <w:b w:val="0"/>
        </w:rPr>
      </w:pPr>
      <w:r>
        <w:t>Source:</w:t>
      </w:r>
      <w:r>
        <w:tab/>
        <w:t>Apple</w:t>
      </w:r>
    </w:p>
    <w:p w14:paraId="0D2061A1" w14:textId="311442B8" w:rsidR="00D309CC" w:rsidRPr="00595C50" w:rsidRDefault="00D309CC" w:rsidP="00D309CC">
      <w:pPr>
        <w:pStyle w:val="CH"/>
        <w:rPr>
          <w:lang w:val="en-US"/>
        </w:rPr>
      </w:pPr>
      <w:r w:rsidRPr="0008103A">
        <w:t>Title:</w:t>
      </w:r>
      <w:r w:rsidRPr="0008103A">
        <w:tab/>
      </w:r>
      <w:r w:rsidR="000105BD" w:rsidRPr="000105BD">
        <w:rPr>
          <w:lang w:val="en-US"/>
        </w:rPr>
        <w:t xml:space="preserve">On NTN TRP TRS </w:t>
      </w:r>
      <w:r w:rsidR="001E1FFA">
        <w:rPr>
          <w:lang w:val="en-US"/>
        </w:rPr>
        <w:t xml:space="preserve">test </w:t>
      </w:r>
      <w:r w:rsidR="000105BD" w:rsidRPr="000105BD">
        <w:rPr>
          <w:lang w:val="en-US"/>
        </w:rPr>
        <w:t>methodology</w:t>
      </w:r>
    </w:p>
    <w:p w14:paraId="052B1E0C" w14:textId="5F618DCE" w:rsidR="00104BC6" w:rsidRPr="00595C50" w:rsidRDefault="00104BC6" w:rsidP="00D309CC">
      <w:pPr>
        <w:pStyle w:val="CH"/>
        <w:rPr>
          <w:lang w:val="en-US"/>
        </w:rPr>
      </w:pPr>
      <w:r>
        <w:t>WI/SI:</w:t>
      </w:r>
      <w:r>
        <w:tab/>
      </w:r>
      <w:r w:rsidR="00595C50" w:rsidRPr="00595C50">
        <w:rPr>
          <w:lang w:val="en-US"/>
        </w:rPr>
        <w:t>TRP_TRS_MIMO_OTA_Ph3-Core</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4540AA20" w:rsidR="008E7986" w:rsidRDefault="00B845A4" w:rsidP="008E7986">
      <w:r>
        <w:t xml:space="preserve">During the RAN #103 meeting a new Work Item on </w:t>
      </w:r>
      <w:r w:rsidRPr="00B845A4">
        <w:t>TRP (Total Radiated Power), TRS (Total Radiated Sensitivity) and MIMO OTA (Over the Air) testing enhancement Phase 3</w:t>
      </w:r>
      <w:r>
        <w:t xml:space="preserve"> was approved with the following scope related to </w:t>
      </w:r>
      <w:r w:rsidR="001F718D">
        <w:t>IoT/NR NTN</w:t>
      </w:r>
      <w:r>
        <w:t xml:space="preserve"> devices:</w:t>
      </w:r>
    </w:p>
    <w:tbl>
      <w:tblPr>
        <w:tblStyle w:val="TableGrid"/>
        <w:tblW w:w="0" w:type="auto"/>
        <w:tblLook w:val="04A0" w:firstRow="1" w:lastRow="0" w:firstColumn="1" w:lastColumn="0" w:noHBand="0" w:noVBand="1"/>
      </w:tblPr>
      <w:tblGrid>
        <w:gridCol w:w="9631"/>
      </w:tblGrid>
      <w:tr w:rsidR="00B845A4" w:rsidRPr="00E91317" w14:paraId="5CD3CDB3" w14:textId="77777777" w:rsidTr="00B845A4">
        <w:tc>
          <w:tcPr>
            <w:tcW w:w="9631" w:type="dxa"/>
          </w:tcPr>
          <w:p w14:paraId="71841B81" w14:textId="77777777" w:rsidR="007F71BD" w:rsidRPr="00E91317" w:rsidRDefault="007F71BD" w:rsidP="007F71BD">
            <w:pPr>
              <w:pStyle w:val="ListParagraph"/>
              <w:widowControl w:val="0"/>
              <w:numPr>
                <w:ilvl w:val="0"/>
                <w:numId w:val="9"/>
              </w:numPr>
              <w:overflowPunct/>
              <w:autoSpaceDE/>
              <w:autoSpaceDN/>
              <w:adjustRightInd/>
              <w:spacing w:after="120"/>
              <w:jc w:val="both"/>
              <w:textAlignment w:val="auto"/>
              <w:rPr>
                <w:sz w:val="16"/>
                <w:szCs w:val="16"/>
              </w:rPr>
            </w:pPr>
            <w:r w:rsidRPr="00E91317">
              <w:rPr>
                <w:sz w:val="16"/>
                <w:szCs w:val="16"/>
              </w:rPr>
              <w:t>Study and define test methodology and radiated performance metric for FR1 NTN devices (including NR NTN and IoT NTN)</w:t>
            </w:r>
          </w:p>
          <w:p w14:paraId="742022B7" w14:textId="77777777" w:rsidR="007F71BD" w:rsidRPr="00E91317" w:rsidRDefault="007F71BD" w:rsidP="007F71BD">
            <w:pPr>
              <w:pStyle w:val="ListParagraph"/>
              <w:widowControl w:val="0"/>
              <w:numPr>
                <w:ilvl w:val="1"/>
                <w:numId w:val="9"/>
              </w:numPr>
              <w:overflowPunct/>
              <w:autoSpaceDE/>
              <w:autoSpaceDN/>
              <w:adjustRightInd/>
              <w:spacing w:after="120"/>
              <w:textAlignment w:val="auto"/>
              <w:rPr>
                <w:sz w:val="16"/>
                <w:szCs w:val="16"/>
              </w:rPr>
            </w:pPr>
            <w:r w:rsidRPr="00E91317">
              <w:rPr>
                <w:sz w:val="16"/>
                <w:szCs w:val="16"/>
              </w:rPr>
              <w:t>Study the usage scenarios and develop enhanced test methodology</w:t>
            </w:r>
          </w:p>
          <w:p w14:paraId="0FE0B441" w14:textId="77777777" w:rsidR="007F71BD" w:rsidRPr="00E91317" w:rsidRDefault="007F71BD" w:rsidP="007F71BD">
            <w:pPr>
              <w:pStyle w:val="ListParagraph"/>
              <w:widowControl w:val="0"/>
              <w:numPr>
                <w:ilvl w:val="1"/>
                <w:numId w:val="9"/>
              </w:numPr>
              <w:overflowPunct/>
              <w:autoSpaceDE/>
              <w:autoSpaceDN/>
              <w:adjustRightInd/>
              <w:spacing w:after="120"/>
              <w:textAlignment w:val="auto"/>
              <w:rPr>
                <w:sz w:val="16"/>
                <w:szCs w:val="16"/>
              </w:rPr>
            </w:pPr>
            <w:r w:rsidRPr="00E91317">
              <w:rPr>
                <w:sz w:val="16"/>
                <w:szCs w:val="16"/>
              </w:rPr>
              <w:t>Study and specify the pro</w:t>
            </w:r>
            <w:r w:rsidRPr="00E91317">
              <w:rPr>
                <w:rFonts w:hint="eastAsia"/>
                <w:sz w:val="16"/>
                <w:szCs w:val="16"/>
                <w:lang w:val="en-US" w:eastAsia="zh-CN"/>
              </w:rPr>
              <w:t>p</w:t>
            </w:r>
            <w:r w:rsidRPr="00E91317">
              <w:rPr>
                <w:sz w:val="16"/>
                <w:szCs w:val="16"/>
              </w:rPr>
              <w:t>er performance metric</w:t>
            </w:r>
          </w:p>
          <w:p w14:paraId="330EE0D3" w14:textId="1213F024" w:rsidR="00B845A4" w:rsidRPr="00E91317" w:rsidRDefault="007F71BD" w:rsidP="007F71BD">
            <w:pPr>
              <w:pStyle w:val="ListParagraph"/>
              <w:widowControl w:val="0"/>
              <w:numPr>
                <w:ilvl w:val="1"/>
                <w:numId w:val="9"/>
              </w:numPr>
              <w:overflowPunct/>
              <w:autoSpaceDE/>
              <w:autoSpaceDN/>
              <w:adjustRightInd/>
              <w:spacing w:after="120"/>
              <w:textAlignment w:val="auto"/>
              <w:rPr>
                <w:sz w:val="16"/>
                <w:szCs w:val="16"/>
              </w:rPr>
            </w:pPr>
            <w:r w:rsidRPr="00E91317">
              <w:rPr>
                <w:sz w:val="16"/>
                <w:szCs w:val="16"/>
              </w:rPr>
              <w:t>Develop preliminary Measurement Uncertainty (MU)  (RAN5)</w:t>
            </w:r>
          </w:p>
        </w:tc>
      </w:tr>
    </w:tbl>
    <w:p w14:paraId="344E717F" w14:textId="77777777" w:rsidR="00CD71E9" w:rsidRDefault="00CD71E9" w:rsidP="008E7986"/>
    <w:p w14:paraId="43C1A763" w14:textId="7820677F" w:rsidR="00086E33" w:rsidRDefault="00CD71E9" w:rsidP="008E7986">
      <w:r>
        <w:t xml:space="preserve">During the RAN4 #112bis meeting </w:t>
      </w:r>
      <w:r w:rsidR="00086E33">
        <w:t>preliminary</w:t>
      </w:r>
      <w:r>
        <w:t xml:space="preserve"> agreements were reached on the sub-topic related to NTN TRP/TRS methodology</w:t>
      </w:r>
      <w:r w:rsidR="00086E33">
        <w:t xml:space="preserve"> </w:t>
      </w:r>
      <w:r w:rsidR="00086E33">
        <w:fldChar w:fldCharType="begin"/>
      </w:r>
      <w:r w:rsidR="00086E33">
        <w:instrText xml:space="preserve"> REF _Ref189727199 \r \h </w:instrText>
      </w:r>
      <w:r w:rsidR="00086E33">
        <w:fldChar w:fldCharType="separate"/>
      </w:r>
      <w:r w:rsidR="00777646">
        <w:t>[2]</w:t>
      </w:r>
      <w:r w:rsidR="00086E33">
        <w:fldChar w:fldCharType="end"/>
      </w:r>
      <w:r w:rsidR="00086E33">
        <w:t xml:space="preserve">.  During the RAN4 #113 meeting these were supplemented with the following agreements </w:t>
      </w:r>
      <w:r w:rsidR="00086E33">
        <w:fldChar w:fldCharType="begin"/>
      </w:r>
      <w:r w:rsidR="00086E33">
        <w:instrText xml:space="preserve"> REF _Ref189727234 \r \h </w:instrText>
      </w:r>
      <w:r w:rsidR="00086E33">
        <w:fldChar w:fldCharType="separate"/>
      </w:r>
      <w:r w:rsidR="00777646">
        <w:t>[3]</w:t>
      </w:r>
      <w:r w:rsidR="00086E33">
        <w:fldChar w:fldCharType="end"/>
      </w:r>
      <w:r w:rsidR="00086E33">
        <w:t>:</w:t>
      </w:r>
    </w:p>
    <w:tbl>
      <w:tblPr>
        <w:tblStyle w:val="TableGrid"/>
        <w:tblW w:w="0" w:type="auto"/>
        <w:tblLook w:val="04A0" w:firstRow="1" w:lastRow="0" w:firstColumn="1" w:lastColumn="0" w:noHBand="0" w:noVBand="1"/>
      </w:tblPr>
      <w:tblGrid>
        <w:gridCol w:w="9631"/>
      </w:tblGrid>
      <w:tr w:rsidR="00086E33" w:rsidRPr="00086E33" w14:paraId="1EB68EB8" w14:textId="77777777" w:rsidTr="00086E33">
        <w:tc>
          <w:tcPr>
            <w:tcW w:w="9631" w:type="dxa"/>
          </w:tcPr>
          <w:p w14:paraId="09B7C00E"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-1-</w:t>
            </w:r>
            <w:r w:rsidRPr="00086E33">
              <w:rPr>
                <w:rFonts w:hint="eastAsia"/>
                <w:b/>
                <w:sz w:val="16"/>
                <w:szCs w:val="16"/>
                <w:u w:val="single"/>
                <w:lang w:eastAsia="zh-CN"/>
              </w:rPr>
              <w:t>2</w:t>
            </w:r>
            <w:r w:rsidRPr="00086E33">
              <w:rPr>
                <w:b/>
                <w:sz w:val="16"/>
                <w:szCs w:val="16"/>
                <w:u w:val="single"/>
                <w:lang w:eastAsia="ko-KR"/>
              </w:rPr>
              <w:t xml:space="preserve">: </w:t>
            </w:r>
            <w:r w:rsidRPr="00086E33">
              <w:rPr>
                <w:rFonts w:hint="eastAsia"/>
                <w:b/>
                <w:sz w:val="16"/>
                <w:szCs w:val="16"/>
                <w:u w:val="single"/>
                <w:lang w:eastAsia="zh-CN"/>
              </w:rPr>
              <w:t xml:space="preserve">General view on Usage scenarios for handheld IoT-NTN </w:t>
            </w:r>
            <w:r w:rsidRPr="00086E33">
              <w:rPr>
                <w:b/>
                <w:sz w:val="16"/>
                <w:szCs w:val="16"/>
                <w:u w:val="single"/>
                <w:lang w:eastAsia="zh-CN"/>
              </w:rPr>
              <w:t>and NR-NTN</w:t>
            </w:r>
          </w:p>
          <w:p w14:paraId="694F951A" w14:textId="77777777" w:rsidR="00086E33" w:rsidRPr="00086E33" w:rsidRDefault="00086E33" w:rsidP="00FE0937">
            <w:pPr>
              <w:spacing w:after="0"/>
              <w:rPr>
                <w:sz w:val="16"/>
                <w:szCs w:val="16"/>
                <w:lang w:eastAsia="zh-CN"/>
              </w:rPr>
            </w:pPr>
            <w:r w:rsidRPr="00086E33">
              <w:rPr>
                <w:sz w:val="16"/>
                <w:szCs w:val="16"/>
                <w:lang w:eastAsia="zh-CN"/>
              </w:rPr>
              <w:t>A</w:t>
            </w:r>
            <w:r w:rsidRPr="00086E33">
              <w:rPr>
                <w:rFonts w:hint="eastAsia"/>
                <w:sz w:val="16"/>
                <w:szCs w:val="16"/>
                <w:lang w:eastAsia="zh-CN"/>
              </w:rPr>
              <w:t>greements:</w:t>
            </w:r>
          </w:p>
          <w:p w14:paraId="2D17F33E"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 xml:space="preserve">For IoT-NTN and NR-NTN,  </w:t>
            </w:r>
            <w:r w:rsidRPr="00086E33">
              <w:rPr>
                <w:rFonts w:hint="eastAsia"/>
                <w:b/>
                <w:bCs/>
                <w:sz w:val="16"/>
                <w:szCs w:val="16"/>
                <w:lang w:eastAsia="zh-CN"/>
              </w:rPr>
              <w:t xml:space="preserve">typical </w:t>
            </w:r>
            <w:r w:rsidRPr="00086E33">
              <w:rPr>
                <w:b/>
                <w:bCs/>
                <w:sz w:val="16"/>
                <w:szCs w:val="16"/>
                <w:lang w:eastAsia="zh-CN"/>
              </w:rPr>
              <w:t>usage scenarios are:</w:t>
            </w:r>
          </w:p>
          <w:p w14:paraId="0ADB617A" w14:textId="77777777" w:rsidR="00086E33" w:rsidRPr="00086E33" w:rsidRDefault="00086E33" w:rsidP="00FE0937">
            <w:pPr>
              <w:pStyle w:val="ListParagraph"/>
              <w:numPr>
                <w:ilvl w:val="2"/>
                <w:numId w:val="11"/>
              </w:numPr>
              <w:overflowPunct/>
              <w:autoSpaceDE/>
              <w:autoSpaceDN/>
              <w:adjustRightInd/>
              <w:spacing w:after="0"/>
              <w:contextualSpacing w:val="0"/>
              <w:textAlignment w:val="auto"/>
              <w:rPr>
                <w:b/>
                <w:bCs/>
                <w:sz w:val="16"/>
                <w:szCs w:val="16"/>
                <w:lang w:eastAsia="zh-CN"/>
              </w:rPr>
            </w:pPr>
            <w:r w:rsidRPr="00086E33">
              <w:rPr>
                <w:b/>
                <w:bCs/>
                <w:sz w:val="16"/>
                <w:szCs w:val="16"/>
                <w:lang w:eastAsia="zh-CN"/>
              </w:rPr>
              <w:t>Scenario 1:</w:t>
            </w:r>
            <w:r w:rsidRPr="00086E33">
              <w:rPr>
                <w:rFonts w:hint="eastAsia"/>
                <w:b/>
                <w:bCs/>
                <w:sz w:val="16"/>
                <w:szCs w:val="16"/>
                <w:lang w:eastAsia="zh-CN"/>
              </w:rPr>
              <w:t xml:space="preserve"> both talk mode (head+hand, and hand only) and browsing mode</w:t>
            </w:r>
            <w:r w:rsidRPr="00086E33">
              <w:rPr>
                <w:rFonts w:eastAsia="DengXian" w:hint="eastAsia"/>
                <w:b/>
                <w:bCs/>
                <w:sz w:val="16"/>
                <w:szCs w:val="16"/>
                <w:lang w:eastAsia="zh-CN"/>
              </w:rPr>
              <w:t>.</w:t>
            </w:r>
            <w:r w:rsidRPr="00086E33">
              <w:rPr>
                <w:b/>
                <w:bCs/>
                <w:sz w:val="16"/>
                <w:szCs w:val="16"/>
                <w:lang w:eastAsia="zh-CN"/>
              </w:rPr>
              <w:t xml:space="preserve"> </w:t>
            </w:r>
          </w:p>
          <w:p w14:paraId="1D373188" w14:textId="77777777" w:rsidR="00086E33" w:rsidRPr="00086E33" w:rsidRDefault="00086E33" w:rsidP="00FE0937">
            <w:pPr>
              <w:pStyle w:val="ListParagraph"/>
              <w:numPr>
                <w:ilvl w:val="2"/>
                <w:numId w:val="11"/>
              </w:numPr>
              <w:overflowPunct/>
              <w:autoSpaceDE/>
              <w:autoSpaceDN/>
              <w:adjustRightInd/>
              <w:spacing w:after="0"/>
              <w:contextualSpacing w:val="0"/>
              <w:textAlignment w:val="auto"/>
              <w:rPr>
                <w:b/>
                <w:bCs/>
                <w:sz w:val="16"/>
                <w:szCs w:val="16"/>
                <w:lang w:eastAsia="zh-CN"/>
              </w:rPr>
            </w:pPr>
            <w:r w:rsidRPr="00086E33">
              <w:rPr>
                <w:b/>
                <w:bCs/>
                <w:sz w:val="16"/>
                <w:szCs w:val="16"/>
                <w:lang w:eastAsia="zh-CN"/>
              </w:rPr>
              <w:t>Scenario 2: browsing mode (hand only)</w:t>
            </w:r>
          </w:p>
          <w:p w14:paraId="6973E853"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F</w:t>
            </w:r>
            <w:r w:rsidRPr="00086E33">
              <w:rPr>
                <w:rFonts w:hint="eastAsia"/>
                <w:b/>
                <w:bCs/>
                <w:sz w:val="16"/>
                <w:szCs w:val="16"/>
                <w:lang w:eastAsia="zh-CN"/>
              </w:rPr>
              <w:t>or IoT-</w:t>
            </w:r>
            <w:r w:rsidRPr="00086E33">
              <w:rPr>
                <w:b/>
                <w:bCs/>
                <w:sz w:val="16"/>
                <w:szCs w:val="16"/>
                <w:lang w:eastAsia="zh-CN"/>
              </w:rPr>
              <w:t>NTN UEs not supporting voice call or only supporting voice call with loud speaker etc. are only required and tested with hand only mode.</w:t>
            </w:r>
          </w:p>
          <w:p w14:paraId="1EA4A1A7"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UEs supporting Scenario 1 are tested with head+hand and hand only modes</w:t>
            </w:r>
          </w:p>
          <w:p w14:paraId="2CDA53EB"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 xml:space="preserve">UEs supporting Scenario 2 </w:t>
            </w:r>
            <w:r w:rsidRPr="00086E33">
              <w:rPr>
                <w:rFonts w:hint="eastAsia"/>
                <w:b/>
                <w:bCs/>
                <w:sz w:val="16"/>
                <w:szCs w:val="16"/>
                <w:lang w:eastAsia="zh-CN"/>
              </w:rPr>
              <w:t>only</w:t>
            </w:r>
            <w:r w:rsidRPr="00086E33">
              <w:rPr>
                <w:b/>
                <w:bCs/>
                <w:sz w:val="16"/>
                <w:szCs w:val="16"/>
                <w:lang w:eastAsia="zh-CN"/>
              </w:rPr>
              <w:t xml:space="preserve"> are only tested with hand only mode</w:t>
            </w:r>
          </w:p>
          <w:p w14:paraId="4ED22674" w14:textId="77777777" w:rsidR="00086E33" w:rsidRPr="00086E33" w:rsidRDefault="00086E33" w:rsidP="00FE0937">
            <w:pPr>
              <w:spacing w:after="0"/>
              <w:rPr>
                <w:b/>
                <w:sz w:val="16"/>
                <w:szCs w:val="16"/>
                <w:u w:val="single"/>
                <w:lang w:eastAsia="ko-KR"/>
              </w:rPr>
            </w:pPr>
          </w:p>
          <w:p w14:paraId="6F19FFF0"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-1-</w:t>
            </w:r>
            <w:r w:rsidRPr="00086E33">
              <w:rPr>
                <w:rFonts w:hint="eastAsia"/>
                <w:b/>
                <w:sz w:val="16"/>
                <w:szCs w:val="16"/>
                <w:u w:val="single"/>
                <w:lang w:eastAsia="zh-CN"/>
              </w:rPr>
              <w:t>3</w:t>
            </w:r>
            <w:r w:rsidRPr="00086E33">
              <w:rPr>
                <w:b/>
                <w:sz w:val="16"/>
                <w:szCs w:val="16"/>
                <w:u w:val="single"/>
                <w:lang w:eastAsia="ko-KR"/>
              </w:rPr>
              <w:t xml:space="preserve">: </w:t>
            </w:r>
            <w:r w:rsidRPr="00086E33">
              <w:rPr>
                <w:rFonts w:hint="eastAsia"/>
                <w:b/>
                <w:sz w:val="16"/>
                <w:szCs w:val="16"/>
                <w:u w:val="single"/>
                <w:lang w:eastAsia="zh-CN"/>
              </w:rPr>
              <w:t>Handheld IoT-NTN</w:t>
            </w:r>
            <w:r w:rsidRPr="00086E33">
              <w:rPr>
                <w:b/>
                <w:sz w:val="16"/>
                <w:szCs w:val="16"/>
                <w:u w:val="single"/>
                <w:lang w:eastAsia="zh-CN"/>
              </w:rPr>
              <w:t xml:space="preserve"> and NR-NTN</w:t>
            </w:r>
            <w:r w:rsidRPr="00086E33">
              <w:rPr>
                <w:rFonts w:hint="eastAsia"/>
                <w:b/>
                <w:sz w:val="16"/>
                <w:szCs w:val="16"/>
                <w:u w:val="single"/>
                <w:lang w:eastAsia="zh-CN"/>
              </w:rPr>
              <w:t xml:space="preserve"> performance metric </w:t>
            </w:r>
          </w:p>
          <w:p w14:paraId="537C852F" w14:textId="77777777" w:rsidR="00086E33" w:rsidRPr="00086E33" w:rsidRDefault="00086E33" w:rsidP="00FE0937">
            <w:pPr>
              <w:spacing w:after="0"/>
              <w:rPr>
                <w:sz w:val="16"/>
                <w:szCs w:val="16"/>
                <w:lang w:eastAsia="zh-CN"/>
              </w:rPr>
            </w:pPr>
            <w:r w:rsidRPr="00086E33">
              <w:rPr>
                <w:rFonts w:hint="eastAsia"/>
                <w:sz w:val="16"/>
                <w:szCs w:val="16"/>
                <w:lang w:eastAsia="zh-CN"/>
              </w:rPr>
              <w:t>Agreements:</w:t>
            </w:r>
          </w:p>
          <w:p w14:paraId="6B0E4499"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For IoT-NTN and NR-NTN handheld UEs supporting Scenario 1 the performance metrics are full sphere TRP and TRS</w:t>
            </w:r>
          </w:p>
          <w:p w14:paraId="1D6A8A56"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For IoT-NTN and NR-NTN handheld UEs supporting Scenario 2 only, f</w:t>
            </w:r>
            <w:r w:rsidRPr="00086E33">
              <w:rPr>
                <w:rFonts w:hint="eastAsia"/>
                <w:b/>
                <w:bCs/>
                <w:sz w:val="16"/>
                <w:szCs w:val="16"/>
                <w:lang w:eastAsia="zh-CN"/>
              </w:rPr>
              <w:t xml:space="preserve">urther study performance metric </w:t>
            </w:r>
          </w:p>
          <w:p w14:paraId="1B49B62C" w14:textId="77777777" w:rsidR="00086E33" w:rsidRPr="00086E33" w:rsidRDefault="00086E33" w:rsidP="00FE0937">
            <w:pPr>
              <w:spacing w:after="0"/>
              <w:rPr>
                <w:b/>
                <w:sz w:val="16"/>
                <w:szCs w:val="16"/>
                <w:highlight w:val="yellow"/>
                <w:u w:val="single"/>
                <w:lang w:eastAsia="ko-KR"/>
              </w:rPr>
            </w:pPr>
          </w:p>
          <w:p w14:paraId="75DE80E9"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-1-</w:t>
            </w:r>
            <w:r w:rsidRPr="00086E33">
              <w:rPr>
                <w:rFonts w:hint="eastAsia"/>
                <w:b/>
                <w:sz w:val="16"/>
                <w:szCs w:val="16"/>
                <w:u w:val="single"/>
                <w:lang w:eastAsia="zh-CN"/>
              </w:rPr>
              <w:t>4</w:t>
            </w:r>
            <w:r w:rsidRPr="00086E33">
              <w:rPr>
                <w:b/>
                <w:sz w:val="16"/>
                <w:szCs w:val="16"/>
                <w:u w:val="single"/>
                <w:lang w:eastAsia="ko-KR"/>
              </w:rPr>
              <w:t xml:space="preserve">: </w:t>
            </w:r>
            <w:r w:rsidRPr="00086E33">
              <w:rPr>
                <w:rFonts w:hint="eastAsia"/>
                <w:b/>
                <w:sz w:val="16"/>
                <w:szCs w:val="16"/>
                <w:u w:val="single"/>
                <w:lang w:eastAsia="zh-CN"/>
              </w:rPr>
              <w:t xml:space="preserve">non-Handheld IoT-NTN performance metric </w:t>
            </w:r>
          </w:p>
          <w:p w14:paraId="74045D0F" w14:textId="77777777" w:rsidR="00086E33" w:rsidRPr="00086E33" w:rsidRDefault="00086E33" w:rsidP="00FE0937">
            <w:pPr>
              <w:spacing w:after="0"/>
              <w:rPr>
                <w:sz w:val="16"/>
                <w:szCs w:val="16"/>
                <w:lang w:eastAsia="zh-CN"/>
              </w:rPr>
            </w:pPr>
            <w:r w:rsidRPr="00086E33">
              <w:rPr>
                <w:sz w:val="16"/>
                <w:szCs w:val="16"/>
                <w:lang w:eastAsia="zh-CN"/>
              </w:rPr>
              <w:t>A</w:t>
            </w:r>
            <w:r w:rsidRPr="00086E33">
              <w:rPr>
                <w:rFonts w:hint="eastAsia"/>
                <w:sz w:val="16"/>
                <w:szCs w:val="16"/>
                <w:lang w:eastAsia="zh-CN"/>
              </w:rPr>
              <w:t>greements:</w:t>
            </w:r>
          </w:p>
          <w:p w14:paraId="6672F05F"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FFS on</w:t>
            </w:r>
            <w:r w:rsidRPr="00086E33">
              <w:rPr>
                <w:b/>
                <w:bCs/>
                <w:sz w:val="16"/>
                <w:szCs w:val="16"/>
                <w:lang w:eastAsia="zh-CN"/>
              </w:rPr>
              <w:t xml:space="preserve"> partial sphere metrics, such as the radiated power and receive sensitivity within a certain angular range, </w:t>
            </w:r>
            <w:r w:rsidRPr="00086E33">
              <w:rPr>
                <w:rFonts w:hint="eastAsia"/>
                <w:b/>
                <w:bCs/>
                <w:sz w:val="16"/>
                <w:szCs w:val="16"/>
                <w:lang w:eastAsia="zh-CN"/>
              </w:rPr>
              <w:t xml:space="preserve">should be </w:t>
            </w:r>
            <w:r w:rsidRPr="00086E33">
              <w:rPr>
                <w:b/>
                <w:bCs/>
                <w:sz w:val="16"/>
                <w:szCs w:val="16"/>
                <w:lang w:eastAsia="zh-CN"/>
              </w:rPr>
              <w:t>performance metric for non-handheld IoT NTN devices</w:t>
            </w:r>
            <w:r w:rsidRPr="00086E33">
              <w:rPr>
                <w:rFonts w:eastAsia="DengXian" w:hint="eastAsia"/>
                <w:b/>
                <w:bCs/>
                <w:sz w:val="16"/>
                <w:szCs w:val="16"/>
                <w:lang w:eastAsia="zh-CN"/>
              </w:rPr>
              <w:t>.</w:t>
            </w:r>
            <w:r w:rsidRPr="00086E33">
              <w:rPr>
                <w:b/>
                <w:bCs/>
                <w:sz w:val="16"/>
                <w:szCs w:val="16"/>
                <w:lang w:eastAsia="zh-CN"/>
              </w:rPr>
              <w:t xml:space="preserve"> </w:t>
            </w:r>
          </w:p>
          <w:p w14:paraId="627C6A51"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This can be considered as a package with issue 3-1-3.</w:t>
            </w:r>
          </w:p>
          <w:p w14:paraId="5A077E4A" w14:textId="77777777" w:rsidR="00086E33" w:rsidRPr="00086E33" w:rsidRDefault="00086E33" w:rsidP="00FE0937">
            <w:pPr>
              <w:spacing w:after="0"/>
              <w:rPr>
                <w:b/>
                <w:sz w:val="16"/>
                <w:szCs w:val="16"/>
                <w:highlight w:val="yellow"/>
                <w:u w:val="single"/>
                <w:lang w:eastAsia="ko-KR"/>
              </w:rPr>
            </w:pPr>
          </w:p>
          <w:p w14:paraId="6C84C70E" w14:textId="77777777" w:rsidR="00086E33" w:rsidRPr="00086E33" w:rsidRDefault="00086E33" w:rsidP="00FE0937">
            <w:pPr>
              <w:spacing w:after="0"/>
              <w:rPr>
                <w:b/>
                <w:sz w:val="16"/>
                <w:szCs w:val="16"/>
                <w:u w:val="single"/>
                <w:lang w:val="en-US"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1</w:t>
            </w:r>
            <w:r w:rsidRPr="00086E33">
              <w:rPr>
                <w:b/>
                <w:sz w:val="16"/>
                <w:szCs w:val="16"/>
                <w:u w:val="single"/>
                <w:lang w:eastAsia="ko-KR"/>
              </w:rPr>
              <w:t>-</w:t>
            </w:r>
            <w:r w:rsidRPr="00086E33">
              <w:rPr>
                <w:rFonts w:hint="eastAsia"/>
                <w:b/>
                <w:sz w:val="16"/>
                <w:szCs w:val="16"/>
                <w:u w:val="single"/>
                <w:lang w:eastAsia="zh-CN"/>
              </w:rPr>
              <w:t>5</w:t>
            </w:r>
            <w:r w:rsidRPr="00086E33">
              <w:rPr>
                <w:b/>
                <w:sz w:val="16"/>
                <w:szCs w:val="16"/>
                <w:u w:val="single"/>
                <w:lang w:eastAsia="ko-KR"/>
              </w:rPr>
              <w:t xml:space="preserve">: </w:t>
            </w:r>
            <w:r w:rsidRPr="00086E33">
              <w:rPr>
                <w:rFonts w:hint="eastAsia"/>
                <w:b/>
                <w:sz w:val="16"/>
                <w:szCs w:val="16"/>
                <w:u w:val="single"/>
                <w:lang w:eastAsia="zh-CN"/>
              </w:rPr>
              <w:t>Whether performance metric should be same for GEO and NGEO for handheld UEs (both NR/IoT NTN)</w:t>
            </w:r>
          </w:p>
          <w:p w14:paraId="3CD54CB0" w14:textId="77777777" w:rsidR="00086E33" w:rsidRPr="00086E33" w:rsidRDefault="00086E33" w:rsidP="00FE0937">
            <w:pPr>
              <w:spacing w:after="0"/>
              <w:rPr>
                <w:sz w:val="16"/>
                <w:szCs w:val="16"/>
                <w:lang w:eastAsia="zh-CN"/>
              </w:rPr>
            </w:pPr>
            <w:r w:rsidRPr="00086E33">
              <w:rPr>
                <w:sz w:val="16"/>
                <w:szCs w:val="16"/>
                <w:lang w:eastAsia="zh-CN"/>
              </w:rPr>
              <w:t>A</w:t>
            </w:r>
            <w:r w:rsidRPr="00086E33">
              <w:rPr>
                <w:rFonts w:hint="eastAsia"/>
                <w:sz w:val="16"/>
                <w:szCs w:val="16"/>
                <w:lang w:eastAsia="zh-CN"/>
              </w:rPr>
              <w:t xml:space="preserve">greements: </w:t>
            </w:r>
          </w:p>
          <w:p w14:paraId="5DEBC54A"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 xml:space="preserve">For UEs support both GSO and NGSO, single set of performance metric is required for GSO and NGSO handheld UEs. </w:t>
            </w:r>
          </w:p>
          <w:p w14:paraId="38FCA16B"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 xml:space="preserve">For UE support only GSO or NGSO, FFS performance metric should be the same. </w:t>
            </w:r>
          </w:p>
          <w:p w14:paraId="4EC9512C" w14:textId="77777777" w:rsidR="00086E33" w:rsidRPr="00086E33" w:rsidRDefault="00086E33" w:rsidP="00FE0937">
            <w:pPr>
              <w:pStyle w:val="ListParagraph"/>
              <w:overflowPunct/>
              <w:autoSpaceDE/>
              <w:autoSpaceDN/>
              <w:adjustRightInd/>
              <w:spacing w:after="0"/>
              <w:ind w:left="1656"/>
              <w:textAlignment w:val="auto"/>
              <w:rPr>
                <w:sz w:val="16"/>
                <w:szCs w:val="16"/>
                <w:lang w:eastAsia="zh-CN"/>
              </w:rPr>
            </w:pPr>
          </w:p>
          <w:p w14:paraId="1C3BF3E1"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-1-</w:t>
            </w:r>
            <w:r w:rsidRPr="00086E33">
              <w:rPr>
                <w:rFonts w:hint="eastAsia"/>
                <w:b/>
                <w:sz w:val="16"/>
                <w:szCs w:val="16"/>
                <w:u w:val="single"/>
                <w:lang w:eastAsia="zh-CN"/>
              </w:rPr>
              <w:t>6</w:t>
            </w:r>
            <w:r w:rsidRPr="00086E33">
              <w:rPr>
                <w:b/>
                <w:sz w:val="16"/>
                <w:szCs w:val="16"/>
                <w:u w:val="single"/>
                <w:lang w:eastAsia="ko-KR"/>
              </w:rPr>
              <w:t xml:space="preserve">: </w:t>
            </w:r>
            <w:r w:rsidRPr="00086E33">
              <w:rPr>
                <w:rFonts w:hint="eastAsia"/>
                <w:b/>
                <w:sz w:val="16"/>
                <w:szCs w:val="16"/>
                <w:u w:val="single"/>
                <w:lang w:eastAsia="zh-CN"/>
              </w:rPr>
              <w:t xml:space="preserve">How to determine hand only mode for NR/IoT NTN mobile handheld UE (if we call it as Type 1 NTN UEs, </w:t>
            </w:r>
            <w:r w:rsidRPr="00086E33">
              <w:rPr>
                <w:b/>
                <w:sz w:val="16"/>
                <w:szCs w:val="16"/>
                <w:u w:val="single"/>
                <w:lang w:eastAsia="zh-CN"/>
              </w:rPr>
              <w:t>usage</w:t>
            </w:r>
            <w:r w:rsidRPr="00086E33">
              <w:rPr>
                <w:rFonts w:hint="eastAsia"/>
                <w:b/>
                <w:sz w:val="16"/>
                <w:szCs w:val="16"/>
                <w:u w:val="single"/>
                <w:lang w:eastAsia="zh-CN"/>
              </w:rPr>
              <w:t>-</w:t>
            </w:r>
            <w:r w:rsidRPr="00086E33">
              <w:rPr>
                <w:b/>
                <w:sz w:val="16"/>
                <w:szCs w:val="16"/>
                <w:u w:val="single"/>
                <w:lang w:eastAsia="zh-CN"/>
              </w:rPr>
              <w:t>mode restriction</w:t>
            </w:r>
            <w:r w:rsidRPr="00086E33">
              <w:rPr>
                <w:rFonts w:hint="eastAsia"/>
                <w:b/>
                <w:sz w:val="16"/>
                <w:szCs w:val="16"/>
                <w:u w:val="single"/>
                <w:lang w:eastAsia="zh-CN"/>
              </w:rPr>
              <w:t xml:space="preserve">) </w:t>
            </w:r>
          </w:p>
          <w:p w14:paraId="4307D1FC" w14:textId="77777777" w:rsidR="00086E33" w:rsidRPr="00086E33" w:rsidRDefault="00086E33" w:rsidP="00FE0937">
            <w:pPr>
              <w:spacing w:after="0"/>
              <w:rPr>
                <w:sz w:val="16"/>
                <w:szCs w:val="16"/>
                <w:lang w:eastAsia="zh-CN"/>
              </w:rPr>
            </w:pPr>
            <w:r w:rsidRPr="00086E33">
              <w:rPr>
                <w:sz w:val="16"/>
                <w:szCs w:val="16"/>
                <w:lang w:eastAsia="zh-CN"/>
              </w:rPr>
              <w:t>A</w:t>
            </w:r>
            <w:r w:rsidRPr="00086E33">
              <w:rPr>
                <w:rFonts w:hint="eastAsia"/>
                <w:sz w:val="16"/>
                <w:szCs w:val="16"/>
                <w:lang w:eastAsia="zh-CN"/>
              </w:rPr>
              <w:t xml:space="preserve">greements: </w:t>
            </w:r>
          </w:p>
          <w:p w14:paraId="1E0F82D2"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 xml:space="preserve">RAN4 to discuss how to distinguish UEs which support Scenario 1 (talk and browsing modes) vs. Scenario 2 </w:t>
            </w:r>
            <w:r w:rsidRPr="00086E33">
              <w:rPr>
                <w:rFonts w:hint="eastAsia"/>
                <w:b/>
                <w:bCs/>
                <w:sz w:val="16"/>
                <w:szCs w:val="16"/>
                <w:lang w:eastAsia="zh-CN"/>
              </w:rPr>
              <w:t>only</w:t>
            </w:r>
            <w:r w:rsidRPr="00086E33">
              <w:rPr>
                <w:b/>
                <w:bCs/>
                <w:sz w:val="16"/>
                <w:szCs w:val="16"/>
                <w:lang w:eastAsia="zh-CN"/>
              </w:rPr>
              <w:t xml:space="preserve"> (browsing mode only)</w:t>
            </w:r>
          </w:p>
          <w:p w14:paraId="541A76B3" w14:textId="77777777" w:rsidR="00086E33" w:rsidRPr="00086E33" w:rsidRDefault="00086E33" w:rsidP="00FE0937">
            <w:pPr>
              <w:spacing w:after="0"/>
              <w:rPr>
                <w:i/>
                <w:sz w:val="16"/>
                <w:szCs w:val="16"/>
                <w:lang w:eastAsia="zh-CN"/>
              </w:rPr>
            </w:pPr>
          </w:p>
          <w:p w14:paraId="7715A30D"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1</w:t>
            </w:r>
            <w:r w:rsidRPr="00086E33">
              <w:rPr>
                <w:b/>
                <w:sz w:val="16"/>
                <w:szCs w:val="16"/>
                <w:u w:val="single"/>
                <w:lang w:eastAsia="ko-KR"/>
              </w:rPr>
              <w:t xml:space="preserve">: </w:t>
            </w:r>
            <w:r w:rsidRPr="00086E33">
              <w:rPr>
                <w:rFonts w:hint="eastAsia"/>
                <w:b/>
                <w:sz w:val="16"/>
                <w:szCs w:val="16"/>
                <w:u w:val="single"/>
                <w:lang w:eastAsia="zh-CN"/>
              </w:rPr>
              <w:t xml:space="preserve">detailed test parameters for NR-NTN band n254 </w:t>
            </w:r>
          </w:p>
          <w:p w14:paraId="141D2642" w14:textId="77777777" w:rsidR="00086E33" w:rsidRPr="00086E33" w:rsidRDefault="00086E33" w:rsidP="00FE0937">
            <w:pPr>
              <w:spacing w:after="0"/>
              <w:rPr>
                <w:sz w:val="16"/>
                <w:szCs w:val="16"/>
                <w:lang w:eastAsia="zh-CN"/>
              </w:rPr>
            </w:pPr>
            <w:r w:rsidRPr="00086E33">
              <w:rPr>
                <w:sz w:val="16"/>
                <w:szCs w:val="16"/>
                <w:lang w:eastAsia="zh-CN"/>
              </w:rPr>
              <w:t>A</w:t>
            </w:r>
            <w:r w:rsidRPr="00086E33">
              <w:rPr>
                <w:rFonts w:hint="eastAsia"/>
                <w:sz w:val="16"/>
                <w:szCs w:val="16"/>
                <w:lang w:eastAsia="zh-CN"/>
              </w:rPr>
              <w:t>greements:</w:t>
            </w:r>
          </w:p>
          <w:p w14:paraId="3D51611B"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T</w:t>
            </w:r>
            <w:r w:rsidRPr="00086E33">
              <w:rPr>
                <w:b/>
                <w:bCs/>
                <w:sz w:val="16"/>
                <w:szCs w:val="16"/>
                <w:lang w:eastAsia="zh-CN"/>
              </w:rPr>
              <w:t>he test parameters in Issue 3-3-1 in WF R4-2416590</w:t>
            </w:r>
            <w:r w:rsidRPr="00086E33">
              <w:rPr>
                <w:rFonts w:hint="eastAsia"/>
                <w:b/>
                <w:bCs/>
                <w:sz w:val="16"/>
                <w:szCs w:val="16"/>
                <w:lang w:eastAsia="zh-CN"/>
              </w:rPr>
              <w:t xml:space="preserve"> </w:t>
            </w:r>
            <w:r w:rsidRPr="00086E33">
              <w:rPr>
                <w:b/>
                <w:bCs/>
                <w:sz w:val="16"/>
                <w:szCs w:val="16"/>
                <w:lang w:eastAsia="zh-CN"/>
              </w:rPr>
              <w:t>for NR-NTN n254 OTA testing</w:t>
            </w:r>
            <w:r w:rsidRPr="00086E33">
              <w:rPr>
                <w:rFonts w:hint="eastAsia"/>
                <w:b/>
                <w:bCs/>
                <w:sz w:val="16"/>
                <w:szCs w:val="16"/>
                <w:lang w:eastAsia="zh-CN"/>
              </w:rPr>
              <w:t xml:space="preserve"> is confirmed. CR will be provided next meeting.</w:t>
            </w:r>
          </w:p>
          <w:p w14:paraId="76072C4F" w14:textId="77777777" w:rsidR="00086E33" w:rsidRPr="00086E33" w:rsidRDefault="00086E33" w:rsidP="00FE0937">
            <w:pPr>
              <w:pStyle w:val="ListParagraph"/>
              <w:overflowPunct/>
              <w:autoSpaceDE/>
              <w:autoSpaceDN/>
              <w:adjustRightInd/>
              <w:spacing w:after="0"/>
              <w:ind w:left="1440"/>
              <w:textAlignment w:val="auto"/>
              <w:rPr>
                <w:b/>
                <w:bCs/>
                <w:sz w:val="16"/>
                <w:szCs w:val="16"/>
                <w:lang w:eastAsia="zh-CN"/>
              </w:rPr>
            </w:pPr>
          </w:p>
          <w:p w14:paraId="0C3BDB4C"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 xml:space="preserve">: </w:t>
            </w:r>
            <w:r w:rsidRPr="00086E33">
              <w:rPr>
                <w:rFonts w:hint="eastAsia"/>
                <w:b/>
                <w:sz w:val="16"/>
                <w:szCs w:val="16"/>
                <w:u w:val="single"/>
                <w:lang w:eastAsia="zh-CN"/>
              </w:rPr>
              <w:t xml:space="preserve">Detailed test parameters for IoT-NTN </w:t>
            </w:r>
          </w:p>
          <w:p w14:paraId="6F58AB2D" w14:textId="77777777" w:rsidR="00086E33" w:rsidRPr="00086E33" w:rsidRDefault="00086E33" w:rsidP="00FE0937">
            <w:pPr>
              <w:spacing w:after="0"/>
              <w:rPr>
                <w:sz w:val="16"/>
                <w:szCs w:val="16"/>
                <w:lang w:eastAsia="zh-CN"/>
              </w:rPr>
            </w:pPr>
            <w:r w:rsidRPr="00086E33">
              <w:rPr>
                <w:rFonts w:hint="eastAsia"/>
                <w:sz w:val="16"/>
                <w:szCs w:val="16"/>
                <w:lang w:eastAsia="zh-CN"/>
              </w:rPr>
              <w:t>Agreements:</w:t>
            </w:r>
          </w:p>
          <w:p w14:paraId="37ABE2DF"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lastRenderedPageBreak/>
              <w:t>T</w:t>
            </w:r>
            <w:r w:rsidRPr="00086E33">
              <w:rPr>
                <w:b/>
                <w:bCs/>
                <w:sz w:val="16"/>
                <w:szCs w:val="16"/>
                <w:lang w:eastAsia="zh-CN"/>
              </w:rPr>
              <w:t>he test parameters in Issue 3-3-2 in WF R4-2416590</w:t>
            </w:r>
            <w:r w:rsidRPr="00086E33">
              <w:rPr>
                <w:rFonts w:hint="eastAsia"/>
                <w:b/>
                <w:bCs/>
                <w:sz w:val="16"/>
                <w:szCs w:val="16"/>
                <w:lang w:eastAsia="zh-CN"/>
              </w:rPr>
              <w:t xml:space="preserve"> </w:t>
            </w:r>
            <w:r w:rsidRPr="00086E33">
              <w:rPr>
                <w:b/>
                <w:bCs/>
                <w:sz w:val="16"/>
                <w:szCs w:val="16"/>
                <w:lang w:eastAsia="zh-CN"/>
              </w:rPr>
              <w:t>for IoT-NTN OTA testing</w:t>
            </w:r>
            <w:r w:rsidRPr="00086E33">
              <w:rPr>
                <w:rFonts w:hint="eastAsia"/>
                <w:b/>
                <w:bCs/>
                <w:sz w:val="16"/>
                <w:szCs w:val="16"/>
                <w:lang w:eastAsia="zh-CN"/>
              </w:rPr>
              <w:t xml:space="preserve"> is confirmed. CR will be provided next meeting.</w:t>
            </w:r>
          </w:p>
          <w:p w14:paraId="582B52B6" w14:textId="77777777" w:rsidR="00086E33" w:rsidRPr="00086E33" w:rsidRDefault="00086E33" w:rsidP="00FE0937">
            <w:pPr>
              <w:pStyle w:val="ListParagraph"/>
              <w:overflowPunct/>
              <w:autoSpaceDE/>
              <w:autoSpaceDN/>
              <w:adjustRightInd/>
              <w:spacing w:after="0"/>
              <w:ind w:left="1440"/>
              <w:textAlignment w:val="auto"/>
              <w:rPr>
                <w:b/>
                <w:bCs/>
                <w:sz w:val="16"/>
                <w:szCs w:val="16"/>
                <w:lang w:eastAsia="zh-CN"/>
              </w:rPr>
            </w:pPr>
          </w:p>
          <w:p w14:paraId="1110F7D2"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3</w:t>
            </w:r>
            <w:r w:rsidRPr="00086E33">
              <w:rPr>
                <w:b/>
                <w:sz w:val="16"/>
                <w:szCs w:val="16"/>
                <w:u w:val="single"/>
                <w:lang w:eastAsia="zh-CN"/>
              </w:rPr>
              <w:t xml:space="preserve">: Doppler conditions </w:t>
            </w:r>
            <w:r w:rsidRPr="00086E33">
              <w:rPr>
                <w:rFonts w:hint="eastAsia"/>
                <w:b/>
                <w:sz w:val="16"/>
                <w:szCs w:val="16"/>
                <w:u w:val="single"/>
                <w:lang w:eastAsia="zh-CN"/>
              </w:rPr>
              <w:t>for NTN</w:t>
            </w:r>
          </w:p>
          <w:p w14:paraId="52FFF5C0" w14:textId="77777777" w:rsidR="00086E33" w:rsidRPr="00086E33" w:rsidRDefault="00086E33" w:rsidP="00FE0937">
            <w:pPr>
              <w:spacing w:after="0"/>
              <w:rPr>
                <w:sz w:val="16"/>
                <w:szCs w:val="16"/>
                <w:lang w:eastAsia="zh-CN"/>
              </w:rPr>
            </w:pPr>
            <w:r w:rsidRPr="00086E33">
              <w:rPr>
                <w:rFonts w:hint="eastAsia"/>
                <w:sz w:val="16"/>
                <w:szCs w:val="16"/>
                <w:lang w:eastAsia="zh-CN"/>
              </w:rPr>
              <w:t>Agreements:</w:t>
            </w:r>
          </w:p>
          <w:p w14:paraId="4083A503"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The following setting can be a starting point for further checking:</w:t>
            </w:r>
          </w:p>
          <w:p w14:paraId="155E2AE6" w14:textId="77777777" w:rsidR="00086E33" w:rsidRPr="00086E33" w:rsidRDefault="00086E33" w:rsidP="00FE0937">
            <w:pPr>
              <w:pStyle w:val="ListParagraph"/>
              <w:numPr>
                <w:ilvl w:val="2"/>
                <w:numId w:val="11"/>
              </w:numPr>
              <w:overflowPunct/>
              <w:autoSpaceDE/>
              <w:autoSpaceDN/>
              <w:adjustRightInd/>
              <w:spacing w:after="0"/>
              <w:contextualSpacing w:val="0"/>
              <w:textAlignment w:val="auto"/>
              <w:rPr>
                <w:b/>
                <w:bCs/>
                <w:sz w:val="16"/>
                <w:szCs w:val="16"/>
                <w:lang w:eastAsia="zh-CN"/>
              </w:rPr>
            </w:pPr>
            <w:r w:rsidRPr="00086E33">
              <w:rPr>
                <w:b/>
                <w:bCs/>
                <w:sz w:val="16"/>
                <w:szCs w:val="16"/>
                <w:lang w:eastAsia="zh-CN"/>
              </w:rPr>
              <w:t>NR/IoT NTN radiated requirements shall be verified when Doppler conditions are set to zero and delay conditions are set to constant for all types of satellites</w:t>
            </w:r>
            <w:r w:rsidRPr="00086E33">
              <w:rPr>
                <w:rFonts w:hint="eastAsia"/>
                <w:b/>
                <w:bCs/>
                <w:sz w:val="16"/>
                <w:szCs w:val="16"/>
                <w:lang w:eastAsia="zh-CN"/>
              </w:rPr>
              <w:t xml:space="preserve">. </w:t>
            </w:r>
          </w:p>
          <w:p w14:paraId="58A085FB" w14:textId="77777777" w:rsidR="00086E33" w:rsidRPr="00086E33" w:rsidRDefault="00086E33" w:rsidP="00FE0937">
            <w:pPr>
              <w:pStyle w:val="ListParagraph"/>
              <w:overflowPunct/>
              <w:autoSpaceDE/>
              <w:autoSpaceDN/>
              <w:adjustRightInd/>
              <w:spacing w:after="0"/>
              <w:ind w:left="1440"/>
              <w:textAlignment w:val="auto"/>
              <w:rPr>
                <w:b/>
                <w:bCs/>
                <w:sz w:val="16"/>
                <w:szCs w:val="16"/>
                <w:lang w:eastAsia="zh-CN"/>
              </w:rPr>
            </w:pPr>
          </w:p>
          <w:p w14:paraId="2140D284"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4</w:t>
            </w:r>
            <w:r w:rsidRPr="00086E33">
              <w:rPr>
                <w:b/>
                <w:sz w:val="16"/>
                <w:szCs w:val="16"/>
                <w:u w:val="single"/>
                <w:lang w:eastAsia="zh-CN"/>
              </w:rPr>
              <w:t xml:space="preserve">: </w:t>
            </w:r>
            <w:r w:rsidRPr="00086E33">
              <w:rPr>
                <w:rFonts w:hint="eastAsia"/>
                <w:b/>
                <w:sz w:val="16"/>
                <w:szCs w:val="16"/>
                <w:u w:val="single"/>
                <w:lang w:eastAsia="zh-CN"/>
              </w:rPr>
              <w:t xml:space="preserve">How to resolve UE antenna </w:t>
            </w:r>
            <w:r w:rsidRPr="00086E33">
              <w:rPr>
                <w:b/>
                <w:sz w:val="16"/>
                <w:szCs w:val="16"/>
                <w:u w:val="single"/>
                <w:lang w:eastAsia="zh-CN"/>
              </w:rPr>
              <w:t>circular polarization</w:t>
            </w:r>
            <w:r w:rsidRPr="00086E33">
              <w:rPr>
                <w:rFonts w:hint="eastAsia"/>
                <w:b/>
                <w:sz w:val="16"/>
                <w:szCs w:val="16"/>
                <w:u w:val="single"/>
                <w:lang w:eastAsia="zh-CN"/>
              </w:rPr>
              <w:t xml:space="preserve"> issue</w:t>
            </w:r>
          </w:p>
          <w:p w14:paraId="4ED8CDBF" w14:textId="77777777" w:rsidR="00086E33" w:rsidRPr="00086E33" w:rsidRDefault="00086E33" w:rsidP="00FE0937">
            <w:pPr>
              <w:spacing w:after="0"/>
              <w:rPr>
                <w:sz w:val="16"/>
                <w:szCs w:val="16"/>
                <w:lang w:eastAsia="zh-CN"/>
              </w:rPr>
            </w:pPr>
            <w:r w:rsidRPr="00086E33">
              <w:rPr>
                <w:sz w:val="16"/>
                <w:szCs w:val="16"/>
                <w:lang w:eastAsia="zh-CN"/>
              </w:rPr>
              <w:t>Proposals</w:t>
            </w:r>
          </w:p>
          <w:p w14:paraId="6E59F046"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Proposal</w:t>
            </w:r>
            <w:r w:rsidRPr="00086E33">
              <w:rPr>
                <w:b/>
                <w:bCs/>
                <w:sz w:val="16"/>
                <w:szCs w:val="16"/>
                <w:lang w:eastAsia="zh-CN"/>
              </w:rPr>
              <w:t xml:space="preserve"> 1: Use circular polarisation test antennas to assess the performance of the UE. This enables us to characterise the exact loss seen by the UE when operating in a system that utilises circular polarisation antennas, as all satcom systems do</w:t>
            </w:r>
            <w:r w:rsidRPr="00086E33">
              <w:rPr>
                <w:rFonts w:hint="eastAsia"/>
                <w:b/>
                <w:bCs/>
                <w:sz w:val="16"/>
                <w:szCs w:val="16"/>
                <w:lang w:eastAsia="zh-CN"/>
              </w:rPr>
              <w:t xml:space="preserve">. </w:t>
            </w:r>
          </w:p>
          <w:p w14:paraId="0B63B01C" w14:textId="77777777" w:rsidR="00086E33" w:rsidRPr="00086E33" w:rsidRDefault="00086E33" w:rsidP="00FE0937">
            <w:pPr>
              <w:pStyle w:val="ListParagraph"/>
              <w:numPr>
                <w:ilvl w:val="2"/>
                <w:numId w:val="11"/>
              </w:numPr>
              <w:overflowPunct/>
              <w:autoSpaceDE/>
              <w:autoSpaceDN/>
              <w:adjustRightInd/>
              <w:spacing w:after="0"/>
              <w:contextualSpacing w:val="0"/>
              <w:textAlignment w:val="auto"/>
              <w:rPr>
                <w:b/>
                <w:bCs/>
                <w:sz w:val="16"/>
                <w:szCs w:val="16"/>
                <w:lang w:eastAsia="zh-CN"/>
              </w:rPr>
            </w:pPr>
            <w:r w:rsidRPr="00086E33">
              <w:rPr>
                <w:b/>
                <w:bCs/>
                <w:sz w:val="16"/>
                <w:szCs w:val="16"/>
                <w:lang w:eastAsia="zh-CN"/>
              </w:rPr>
              <w:t>If we ignore circular polarisation testing at this stage, it may preclude the ability of an operator to leverage XPD to increase the capacity of their system</w:t>
            </w:r>
            <w:r w:rsidRPr="00086E33">
              <w:rPr>
                <w:rFonts w:hint="eastAsia"/>
                <w:b/>
                <w:bCs/>
                <w:sz w:val="16"/>
                <w:szCs w:val="16"/>
                <w:lang w:eastAsia="zh-CN"/>
              </w:rPr>
              <w:t>.</w:t>
            </w:r>
          </w:p>
          <w:p w14:paraId="0A67CD42"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Proposal 2: T</w:t>
            </w:r>
            <w:r w:rsidRPr="00086E33">
              <w:rPr>
                <w:b/>
                <w:bCs/>
                <w:sz w:val="16"/>
                <w:szCs w:val="16"/>
                <w:lang w:eastAsia="zh-CN"/>
              </w:rPr>
              <w:t>he NR FR1 NTN conformance testing should focus on LP rather than CP assessments.</w:t>
            </w:r>
            <w:r w:rsidRPr="00086E33">
              <w:rPr>
                <w:rFonts w:hint="eastAsia"/>
                <w:b/>
                <w:bCs/>
                <w:sz w:val="16"/>
                <w:szCs w:val="16"/>
                <w:lang w:eastAsia="zh-CN"/>
              </w:rPr>
              <w:t xml:space="preserve"> </w:t>
            </w:r>
          </w:p>
          <w:p w14:paraId="4B3A2176" w14:textId="77777777" w:rsidR="00086E33" w:rsidRPr="00086E33" w:rsidRDefault="00086E33" w:rsidP="00FE0937">
            <w:pPr>
              <w:pStyle w:val="ListParagraph"/>
              <w:numPr>
                <w:ilvl w:val="0"/>
                <w:numId w:val="11"/>
              </w:numPr>
              <w:overflowPunct/>
              <w:autoSpaceDE/>
              <w:autoSpaceDN/>
              <w:adjustRightInd/>
              <w:spacing w:after="0"/>
              <w:ind w:left="720"/>
              <w:contextualSpacing w:val="0"/>
              <w:textAlignment w:val="auto"/>
              <w:rPr>
                <w:sz w:val="16"/>
                <w:szCs w:val="16"/>
                <w:lang w:eastAsia="zh-CN"/>
              </w:rPr>
            </w:pPr>
            <w:r w:rsidRPr="00086E33">
              <w:rPr>
                <w:sz w:val="16"/>
                <w:szCs w:val="16"/>
                <w:lang w:eastAsia="zh-CN"/>
              </w:rPr>
              <w:t>WF</w:t>
            </w:r>
          </w:p>
          <w:p w14:paraId="10228675" w14:textId="77777777" w:rsidR="00086E33" w:rsidRPr="00086E33" w:rsidRDefault="00086E33" w:rsidP="00FE0937">
            <w:pPr>
              <w:pStyle w:val="ListParagraph"/>
              <w:numPr>
                <w:ilvl w:val="1"/>
                <w:numId w:val="11"/>
              </w:numPr>
              <w:overflowPunct/>
              <w:autoSpaceDE/>
              <w:autoSpaceDN/>
              <w:adjustRightInd/>
              <w:spacing w:after="0"/>
              <w:contextualSpacing w:val="0"/>
              <w:textAlignment w:val="auto"/>
              <w:rPr>
                <w:sz w:val="16"/>
                <w:szCs w:val="16"/>
                <w:lang w:eastAsia="zh-CN"/>
              </w:rPr>
            </w:pPr>
            <w:r w:rsidRPr="00086E33">
              <w:rPr>
                <w:rFonts w:hint="eastAsia"/>
                <w:sz w:val="16"/>
                <w:szCs w:val="16"/>
                <w:lang w:eastAsia="zh-CN"/>
              </w:rPr>
              <w:t xml:space="preserve">FFS </w:t>
            </w:r>
          </w:p>
          <w:p w14:paraId="178D0123" w14:textId="77777777" w:rsidR="00086E33" w:rsidRPr="00086E33" w:rsidRDefault="00086E33" w:rsidP="00FE0937">
            <w:pPr>
              <w:pStyle w:val="ListParagraph"/>
              <w:overflowPunct/>
              <w:autoSpaceDE/>
              <w:autoSpaceDN/>
              <w:adjustRightInd/>
              <w:spacing w:after="0"/>
              <w:ind w:left="1440"/>
              <w:textAlignment w:val="auto"/>
              <w:rPr>
                <w:b/>
                <w:bCs/>
                <w:sz w:val="16"/>
                <w:szCs w:val="16"/>
                <w:lang w:eastAsia="zh-CN"/>
              </w:rPr>
            </w:pPr>
          </w:p>
          <w:p w14:paraId="17714BE6"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6</w:t>
            </w:r>
            <w:r w:rsidRPr="00086E33">
              <w:rPr>
                <w:b/>
                <w:sz w:val="16"/>
                <w:szCs w:val="16"/>
                <w:u w:val="single"/>
                <w:lang w:eastAsia="zh-CN"/>
              </w:rPr>
              <w:t xml:space="preserve">: </w:t>
            </w:r>
            <w:r w:rsidRPr="00086E33">
              <w:rPr>
                <w:rFonts w:hint="eastAsia"/>
                <w:b/>
                <w:sz w:val="16"/>
                <w:szCs w:val="16"/>
                <w:u w:val="single"/>
                <w:lang w:eastAsia="zh-CN"/>
              </w:rPr>
              <w:t>Testing time reducing method for NTN</w:t>
            </w:r>
          </w:p>
          <w:p w14:paraId="70796229" w14:textId="77777777" w:rsidR="00086E33" w:rsidRPr="00086E33" w:rsidRDefault="00086E33" w:rsidP="00FE0937">
            <w:pPr>
              <w:spacing w:after="0"/>
              <w:rPr>
                <w:sz w:val="16"/>
                <w:szCs w:val="16"/>
                <w:lang w:eastAsia="zh-CN"/>
              </w:rPr>
            </w:pPr>
            <w:r w:rsidRPr="00086E33">
              <w:rPr>
                <w:rFonts w:hint="eastAsia"/>
                <w:sz w:val="16"/>
                <w:szCs w:val="16"/>
                <w:lang w:eastAsia="zh-CN"/>
              </w:rPr>
              <w:t>Agreements:</w:t>
            </w:r>
          </w:p>
          <w:p w14:paraId="7BB7B427"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FFS on the NTN RTT (Round Trip Time) to reduce TRS measurement time. Feedback from NTN operators and TE vendors requested</w:t>
            </w:r>
            <w:r w:rsidRPr="00086E33">
              <w:rPr>
                <w:rFonts w:hint="eastAsia"/>
                <w:b/>
                <w:bCs/>
                <w:sz w:val="16"/>
                <w:szCs w:val="16"/>
                <w:lang w:eastAsia="zh-CN"/>
              </w:rPr>
              <w:t xml:space="preserve">. </w:t>
            </w:r>
          </w:p>
          <w:p w14:paraId="518746B6" w14:textId="77777777" w:rsidR="00086E33" w:rsidRPr="00086E33" w:rsidRDefault="00086E33" w:rsidP="00FE0937">
            <w:pPr>
              <w:pStyle w:val="ListParagraph"/>
              <w:overflowPunct/>
              <w:autoSpaceDE/>
              <w:autoSpaceDN/>
              <w:adjustRightInd/>
              <w:spacing w:after="0"/>
              <w:ind w:left="1440"/>
              <w:textAlignment w:val="auto"/>
              <w:rPr>
                <w:b/>
                <w:bCs/>
                <w:sz w:val="16"/>
                <w:szCs w:val="16"/>
                <w:lang w:eastAsia="zh-CN"/>
              </w:rPr>
            </w:pPr>
          </w:p>
          <w:p w14:paraId="65BD0004" w14:textId="77777777" w:rsidR="00086E33" w:rsidRPr="00086E33" w:rsidRDefault="00086E33" w:rsidP="00FE0937">
            <w:pPr>
              <w:spacing w:after="0"/>
              <w:rPr>
                <w:sz w:val="16"/>
                <w:szCs w:val="16"/>
              </w:rPr>
            </w:pPr>
          </w:p>
        </w:tc>
      </w:tr>
    </w:tbl>
    <w:p w14:paraId="1F4681A6" w14:textId="77777777" w:rsidR="00086E33" w:rsidRDefault="00086E33" w:rsidP="008E7986"/>
    <w:p w14:paraId="1F5E7A0D" w14:textId="4C0CD1ED" w:rsidR="005A24BF" w:rsidRDefault="005A24BF" w:rsidP="008E7986">
      <w:r>
        <w:t xml:space="preserve">RAN4 #114 made further agreements with the following </w:t>
      </w:r>
      <w:r>
        <w:fldChar w:fldCharType="begin"/>
      </w:r>
      <w:r>
        <w:instrText xml:space="preserve"> REF _Ref194057820 \r \h </w:instrText>
      </w:r>
      <w:r>
        <w:fldChar w:fldCharType="separate"/>
      </w:r>
      <w:r w:rsidR="00777646">
        <w:t>[4]</w:t>
      </w:r>
      <w:r>
        <w:fldChar w:fldCharType="end"/>
      </w:r>
      <w:r>
        <w:t>:</w:t>
      </w:r>
    </w:p>
    <w:tbl>
      <w:tblPr>
        <w:tblStyle w:val="TableGrid"/>
        <w:tblW w:w="0" w:type="auto"/>
        <w:tblLook w:val="04A0" w:firstRow="1" w:lastRow="0" w:firstColumn="1" w:lastColumn="0" w:noHBand="0" w:noVBand="1"/>
      </w:tblPr>
      <w:tblGrid>
        <w:gridCol w:w="9631"/>
      </w:tblGrid>
      <w:tr w:rsidR="005A24BF" w:rsidRPr="005A24BF" w14:paraId="5064C1C2" w14:textId="77777777" w:rsidTr="005A24BF">
        <w:tc>
          <w:tcPr>
            <w:tcW w:w="9631" w:type="dxa"/>
          </w:tcPr>
          <w:p w14:paraId="747C41FA" w14:textId="77777777" w:rsidR="005A24BF" w:rsidRPr="005A24BF" w:rsidRDefault="005A24BF" w:rsidP="00FE0937">
            <w:pPr>
              <w:spacing w:after="0"/>
              <w:rPr>
                <w:b/>
                <w:sz w:val="16"/>
                <w:szCs w:val="16"/>
                <w:u w:val="single"/>
                <w:lang w:eastAsia="zh-CN"/>
              </w:rPr>
            </w:pPr>
            <w:r w:rsidRPr="005A24BF">
              <w:rPr>
                <w:b/>
                <w:sz w:val="16"/>
                <w:szCs w:val="16"/>
                <w:u w:val="single"/>
                <w:lang w:eastAsia="ko-KR"/>
              </w:rPr>
              <w:t xml:space="preserve">Issue </w:t>
            </w:r>
            <w:r w:rsidRPr="005A24BF">
              <w:rPr>
                <w:rFonts w:hint="eastAsia"/>
                <w:b/>
                <w:sz w:val="16"/>
                <w:szCs w:val="16"/>
                <w:u w:val="single"/>
                <w:lang w:eastAsia="zh-CN"/>
              </w:rPr>
              <w:t>3</w:t>
            </w:r>
            <w:r w:rsidRPr="005A24BF">
              <w:rPr>
                <w:b/>
                <w:sz w:val="16"/>
                <w:szCs w:val="16"/>
                <w:u w:val="single"/>
                <w:lang w:eastAsia="ko-KR"/>
              </w:rPr>
              <w:t>-1-</w:t>
            </w:r>
            <w:r w:rsidRPr="005A24BF">
              <w:rPr>
                <w:rFonts w:hint="eastAsia"/>
                <w:b/>
                <w:sz w:val="16"/>
                <w:szCs w:val="16"/>
                <w:u w:val="single"/>
                <w:lang w:eastAsia="zh-CN"/>
              </w:rPr>
              <w:t>1</w:t>
            </w:r>
            <w:r w:rsidRPr="005A24BF">
              <w:rPr>
                <w:b/>
                <w:sz w:val="16"/>
                <w:szCs w:val="16"/>
                <w:u w:val="single"/>
                <w:lang w:eastAsia="ko-KR"/>
              </w:rPr>
              <w:t xml:space="preserve">: </w:t>
            </w:r>
            <w:r w:rsidRPr="005A24BF">
              <w:rPr>
                <w:rFonts w:hint="eastAsia"/>
                <w:b/>
                <w:sz w:val="16"/>
                <w:szCs w:val="16"/>
                <w:u w:val="single"/>
                <w:lang w:eastAsia="zh-CN"/>
              </w:rPr>
              <w:t xml:space="preserve">UE </w:t>
            </w:r>
            <w:r w:rsidRPr="005A24BF">
              <w:rPr>
                <w:b/>
                <w:sz w:val="16"/>
                <w:szCs w:val="16"/>
                <w:u w:val="single"/>
                <w:lang w:eastAsia="zh-CN"/>
              </w:rPr>
              <w:t>manufacturer</w:t>
            </w:r>
            <w:r w:rsidRPr="005A24BF">
              <w:rPr>
                <w:rFonts w:hint="eastAsia"/>
                <w:b/>
                <w:sz w:val="16"/>
                <w:szCs w:val="16"/>
                <w:u w:val="single"/>
                <w:lang w:eastAsia="zh-CN"/>
              </w:rPr>
              <w:t xml:space="preserve"> declaration of supported usage </w:t>
            </w:r>
            <w:r w:rsidRPr="005A24BF">
              <w:rPr>
                <w:b/>
                <w:sz w:val="16"/>
                <w:szCs w:val="16"/>
                <w:u w:val="single"/>
                <w:lang w:eastAsia="zh-CN"/>
              </w:rPr>
              <w:t>scenario</w:t>
            </w:r>
            <w:r w:rsidRPr="005A24BF">
              <w:rPr>
                <w:rFonts w:hint="eastAsia"/>
                <w:b/>
                <w:sz w:val="16"/>
                <w:szCs w:val="16"/>
                <w:u w:val="single"/>
                <w:lang w:eastAsia="zh-CN"/>
              </w:rPr>
              <w:t xml:space="preserve"> for different NTN UE  </w:t>
            </w:r>
          </w:p>
          <w:p w14:paraId="5DFBFDD8" w14:textId="77777777" w:rsidR="005A24BF" w:rsidRPr="005A24BF" w:rsidRDefault="005A24BF" w:rsidP="00FE0937">
            <w:pPr>
              <w:spacing w:after="0"/>
              <w:rPr>
                <w:sz w:val="16"/>
                <w:szCs w:val="16"/>
                <w:lang w:eastAsia="zh-CN"/>
              </w:rPr>
            </w:pPr>
            <w:r w:rsidRPr="005A24BF">
              <w:rPr>
                <w:rFonts w:hint="eastAsia"/>
                <w:sz w:val="16"/>
                <w:szCs w:val="16"/>
                <w:lang w:eastAsia="zh-CN"/>
              </w:rPr>
              <w:t>Agreements:</w:t>
            </w:r>
          </w:p>
          <w:p w14:paraId="27462235"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b/>
                <w:bCs/>
                <w:sz w:val="16"/>
                <w:szCs w:val="16"/>
                <w:lang w:eastAsia="zh-CN"/>
              </w:rPr>
              <w:t xml:space="preserve">OEM declaration of scenario applicability </w:t>
            </w:r>
            <w:r w:rsidRPr="005A24BF">
              <w:rPr>
                <w:rFonts w:hint="eastAsia"/>
                <w:b/>
                <w:bCs/>
                <w:sz w:val="16"/>
                <w:szCs w:val="16"/>
                <w:lang w:eastAsia="zh-CN"/>
              </w:rPr>
              <w:t xml:space="preserve">can be used to </w:t>
            </w:r>
            <w:r w:rsidRPr="005A24BF">
              <w:rPr>
                <w:b/>
                <w:bCs/>
                <w:sz w:val="16"/>
                <w:szCs w:val="16"/>
                <w:lang w:eastAsia="zh-CN"/>
              </w:rPr>
              <w:t>declare</w:t>
            </w:r>
            <w:r w:rsidRPr="005A24BF">
              <w:rPr>
                <w:rFonts w:hint="eastAsia"/>
                <w:b/>
                <w:bCs/>
                <w:sz w:val="16"/>
                <w:szCs w:val="16"/>
                <w:lang w:eastAsia="zh-CN"/>
              </w:rPr>
              <w:t xml:space="preserve"> the supported usage scenario. </w:t>
            </w:r>
            <w:r w:rsidRPr="005A24BF">
              <w:rPr>
                <w:b/>
                <w:bCs/>
                <w:sz w:val="16"/>
                <w:szCs w:val="16"/>
                <w:lang w:eastAsia="zh-CN"/>
              </w:rPr>
              <w:t xml:space="preserve"> </w:t>
            </w:r>
          </w:p>
          <w:p w14:paraId="489B23D2"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rFonts w:hint="eastAsia"/>
                <w:b/>
                <w:bCs/>
                <w:sz w:val="16"/>
                <w:szCs w:val="16"/>
                <w:lang w:eastAsia="zh-CN"/>
              </w:rPr>
              <w:t>Details on declaration and spec language can be further discussed.</w:t>
            </w:r>
          </w:p>
          <w:p w14:paraId="02B9FD98" w14:textId="77777777" w:rsidR="005A24BF" w:rsidRPr="005A24BF" w:rsidRDefault="005A24BF" w:rsidP="00FE0937">
            <w:pPr>
              <w:spacing w:after="0"/>
              <w:rPr>
                <w:b/>
                <w:sz w:val="16"/>
                <w:szCs w:val="16"/>
                <w:u w:val="single"/>
                <w:lang w:eastAsia="ko-KR"/>
              </w:rPr>
            </w:pPr>
          </w:p>
          <w:p w14:paraId="34425C94" w14:textId="77777777" w:rsidR="005A24BF" w:rsidRPr="005A24BF" w:rsidRDefault="005A24BF" w:rsidP="00FE0937">
            <w:pPr>
              <w:spacing w:after="0"/>
              <w:rPr>
                <w:b/>
                <w:sz w:val="16"/>
                <w:szCs w:val="16"/>
                <w:u w:val="single"/>
                <w:lang w:eastAsia="zh-CN"/>
              </w:rPr>
            </w:pPr>
            <w:r w:rsidRPr="005A24BF">
              <w:rPr>
                <w:b/>
                <w:sz w:val="16"/>
                <w:szCs w:val="16"/>
                <w:u w:val="single"/>
                <w:lang w:eastAsia="ko-KR"/>
              </w:rPr>
              <w:t xml:space="preserve">Issue </w:t>
            </w:r>
            <w:r w:rsidRPr="005A24BF">
              <w:rPr>
                <w:rFonts w:hint="eastAsia"/>
                <w:b/>
                <w:sz w:val="16"/>
                <w:szCs w:val="16"/>
                <w:u w:val="single"/>
                <w:lang w:eastAsia="zh-CN"/>
              </w:rPr>
              <w:t>3</w:t>
            </w:r>
            <w:r w:rsidRPr="005A24BF">
              <w:rPr>
                <w:b/>
                <w:sz w:val="16"/>
                <w:szCs w:val="16"/>
                <w:u w:val="single"/>
                <w:lang w:eastAsia="ko-KR"/>
              </w:rPr>
              <w:t>-1-</w:t>
            </w:r>
            <w:r w:rsidRPr="005A24BF">
              <w:rPr>
                <w:rFonts w:hint="eastAsia"/>
                <w:b/>
                <w:sz w:val="16"/>
                <w:szCs w:val="16"/>
                <w:u w:val="single"/>
                <w:lang w:eastAsia="zh-CN"/>
              </w:rPr>
              <w:t>2</w:t>
            </w:r>
            <w:r w:rsidRPr="005A24BF">
              <w:rPr>
                <w:b/>
                <w:sz w:val="16"/>
                <w:szCs w:val="16"/>
                <w:u w:val="single"/>
                <w:lang w:eastAsia="ko-KR"/>
              </w:rPr>
              <w:t xml:space="preserve">: </w:t>
            </w:r>
            <w:r w:rsidRPr="005A24BF">
              <w:rPr>
                <w:rFonts w:hint="eastAsia"/>
                <w:b/>
                <w:sz w:val="16"/>
                <w:szCs w:val="16"/>
                <w:u w:val="single"/>
                <w:lang w:eastAsia="zh-CN"/>
              </w:rPr>
              <w:t xml:space="preserve">performance metric for NR-NTN and IoT-NTN </w:t>
            </w:r>
            <w:r w:rsidRPr="005A24BF">
              <w:rPr>
                <w:b/>
                <w:sz w:val="16"/>
                <w:szCs w:val="16"/>
                <w:u w:val="single"/>
                <w:lang w:eastAsia="zh-CN"/>
              </w:rPr>
              <w:t>only</w:t>
            </w:r>
            <w:r w:rsidRPr="005A24BF">
              <w:rPr>
                <w:rFonts w:hint="eastAsia"/>
                <w:b/>
                <w:sz w:val="16"/>
                <w:szCs w:val="16"/>
                <w:u w:val="single"/>
                <w:lang w:eastAsia="zh-CN"/>
              </w:rPr>
              <w:t xml:space="preserve"> support scenario 2 </w:t>
            </w:r>
          </w:p>
          <w:p w14:paraId="70E6619F" w14:textId="77777777" w:rsidR="005A24BF" w:rsidRPr="005A24BF" w:rsidRDefault="005A24BF" w:rsidP="00FE0937">
            <w:pPr>
              <w:spacing w:after="0"/>
              <w:rPr>
                <w:sz w:val="16"/>
                <w:szCs w:val="16"/>
                <w:lang w:eastAsia="zh-CN"/>
              </w:rPr>
            </w:pPr>
            <w:r w:rsidRPr="005A24BF">
              <w:rPr>
                <w:rFonts w:hint="eastAsia"/>
                <w:sz w:val="16"/>
                <w:szCs w:val="16"/>
                <w:lang w:eastAsia="zh-CN"/>
              </w:rPr>
              <w:t>Agreements:</w:t>
            </w:r>
          </w:p>
          <w:p w14:paraId="513C0905"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rFonts w:hint="eastAsia"/>
                <w:b/>
                <w:bCs/>
                <w:sz w:val="16"/>
                <w:szCs w:val="16"/>
                <w:lang w:eastAsia="zh-CN"/>
              </w:rPr>
              <w:t xml:space="preserve">RAN4 further discuss the performance </w:t>
            </w:r>
            <w:r w:rsidRPr="005A24BF">
              <w:rPr>
                <w:b/>
                <w:bCs/>
                <w:sz w:val="16"/>
                <w:szCs w:val="16"/>
                <w:lang w:eastAsia="zh-CN"/>
              </w:rPr>
              <w:t>metric</w:t>
            </w:r>
            <w:r w:rsidRPr="005A24BF">
              <w:rPr>
                <w:rFonts w:hint="eastAsia"/>
                <w:b/>
                <w:bCs/>
                <w:sz w:val="16"/>
                <w:szCs w:val="16"/>
                <w:lang w:eastAsia="zh-CN"/>
              </w:rPr>
              <w:t xml:space="preserve"> for UE declared only support scenario 2</w:t>
            </w:r>
            <w:r w:rsidRPr="005A24BF">
              <w:rPr>
                <w:rFonts w:eastAsia="DengXian" w:hint="eastAsia"/>
                <w:b/>
                <w:bCs/>
                <w:sz w:val="16"/>
                <w:szCs w:val="16"/>
                <w:lang w:eastAsia="zh-CN"/>
              </w:rPr>
              <w:t>.</w:t>
            </w:r>
            <w:r w:rsidRPr="005A24BF">
              <w:rPr>
                <w:b/>
                <w:bCs/>
                <w:sz w:val="16"/>
                <w:szCs w:val="16"/>
                <w:lang w:eastAsia="zh-CN"/>
              </w:rPr>
              <w:t xml:space="preserve"> </w:t>
            </w:r>
          </w:p>
          <w:p w14:paraId="0732F331"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b/>
                <w:bCs/>
                <w:sz w:val="16"/>
                <w:szCs w:val="16"/>
                <w:lang w:eastAsia="zh-CN"/>
              </w:rPr>
              <w:t>D</w:t>
            </w:r>
            <w:r w:rsidRPr="005A24BF">
              <w:rPr>
                <w:rFonts w:hint="eastAsia"/>
                <w:b/>
                <w:bCs/>
                <w:sz w:val="16"/>
                <w:szCs w:val="16"/>
                <w:lang w:eastAsia="zh-CN"/>
              </w:rPr>
              <w:t>etails on performance metric data processing should also be discussed.</w:t>
            </w:r>
          </w:p>
          <w:p w14:paraId="48A84145" w14:textId="77777777" w:rsidR="005A24BF" w:rsidRPr="005A24BF" w:rsidRDefault="005A24BF" w:rsidP="00FE0937">
            <w:pPr>
              <w:spacing w:after="0"/>
              <w:rPr>
                <w:b/>
                <w:sz w:val="16"/>
                <w:szCs w:val="16"/>
                <w:u w:val="single"/>
                <w:lang w:eastAsia="ko-KR"/>
              </w:rPr>
            </w:pPr>
          </w:p>
          <w:p w14:paraId="79DCBCD2" w14:textId="77777777" w:rsidR="005A24BF" w:rsidRPr="005A24BF" w:rsidRDefault="005A24BF" w:rsidP="00FE0937">
            <w:pPr>
              <w:spacing w:after="0"/>
              <w:rPr>
                <w:b/>
                <w:sz w:val="16"/>
                <w:szCs w:val="16"/>
                <w:u w:val="single"/>
                <w:lang w:val="en-US" w:eastAsia="zh-CN"/>
              </w:rPr>
            </w:pPr>
            <w:r w:rsidRPr="005A24BF">
              <w:rPr>
                <w:b/>
                <w:sz w:val="16"/>
                <w:szCs w:val="16"/>
                <w:u w:val="single"/>
                <w:lang w:eastAsia="ko-KR"/>
              </w:rPr>
              <w:t xml:space="preserve">Issue </w:t>
            </w:r>
            <w:r w:rsidRPr="005A24BF">
              <w:rPr>
                <w:rFonts w:hint="eastAsia"/>
                <w:b/>
                <w:sz w:val="16"/>
                <w:szCs w:val="16"/>
                <w:u w:val="single"/>
                <w:lang w:eastAsia="zh-CN"/>
              </w:rPr>
              <w:t>3</w:t>
            </w:r>
            <w:r w:rsidRPr="005A24BF">
              <w:rPr>
                <w:b/>
                <w:sz w:val="16"/>
                <w:szCs w:val="16"/>
                <w:u w:val="single"/>
                <w:lang w:eastAsia="ko-KR"/>
              </w:rPr>
              <w:t>-</w:t>
            </w:r>
            <w:r w:rsidRPr="005A24BF">
              <w:rPr>
                <w:rFonts w:hint="eastAsia"/>
                <w:b/>
                <w:sz w:val="16"/>
                <w:szCs w:val="16"/>
                <w:u w:val="single"/>
                <w:lang w:eastAsia="zh-CN"/>
              </w:rPr>
              <w:t>1</w:t>
            </w:r>
            <w:r w:rsidRPr="005A24BF">
              <w:rPr>
                <w:b/>
                <w:sz w:val="16"/>
                <w:szCs w:val="16"/>
                <w:u w:val="single"/>
                <w:lang w:eastAsia="ko-KR"/>
              </w:rPr>
              <w:t>-</w:t>
            </w:r>
            <w:r w:rsidRPr="005A24BF">
              <w:rPr>
                <w:rFonts w:hint="eastAsia"/>
                <w:b/>
                <w:sz w:val="16"/>
                <w:szCs w:val="16"/>
                <w:u w:val="single"/>
                <w:lang w:eastAsia="zh-CN"/>
              </w:rPr>
              <w:t>5</w:t>
            </w:r>
            <w:r w:rsidRPr="005A24BF">
              <w:rPr>
                <w:b/>
                <w:sz w:val="16"/>
                <w:szCs w:val="16"/>
                <w:u w:val="single"/>
                <w:lang w:eastAsia="ko-KR"/>
              </w:rPr>
              <w:t xml:space="preserve">: </w:t>
            </w:r>
            <w:r w:rsidRPr="005A24BF">
              <w:rPr>
                <w:rFonts w:hint="eastAsia"/>
                <w:b/>
                <w:sz w:val="16"/>
                <w:szCs w:val="16"/>
                <w:u w:val="single"/>
                <w:lang w:eastAsia="zh-CN"/>
              </w:rPr>
              <w:t>Whether performance metric should be same for GEO and NGEO for handheld UEs (both NR/IoT NTN)</w:t>
            </w:r>
          </w:p>
          <w:p w14:paraId="2444AC71" w14:textId="77777777" w:rsidR="005A24BF" w:rsidRPr="005A24BF" w:rsidRDefault="005A24BF" w:rsidP="00FE0937">
            <w:pPr>
              <w:spacing w:after="0"/>
              <w:rPr>
                <w:sz w:val="16"/>
                <w:szCs w:val="16"/>
                <w:lang w:eastAsia="zh-CN"/>
              </w:rPr>
            </w:pPr>
            <w:r w:rsidRPr="005A24BF">
              <w:rPr>
                <w:rFonts w:hint="eastAsia"/>
                <w:sz w:val="16"/>
                <w:szCs w:val="16"/>
                <w:lang w:eastAsia="zh-CN"/>
              </w:rPr>
              <w:t>Agreements</w:t>
            </w:r>
          </w:p>
          <w:p w14:paraId="799830F5"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b/>
                <w:bCs/>
                <w:sz w:val="16"/>
                <w:szCs w:val="16"/>
                <w:lang w:eastAsia="zh-CN"/>
              </w:rPr>
              <w:t>Same performance metric for GSO and NGSO handheld UEs</w:t>
            </w:r>
            <w:r w:rsidRPr="005A24BF">
              <w:rPr>
                <w:rFonts w:hint="eastAsia"/>
                <w:b/>
                <w:bCs/>
                <w:sz w:val="16"/>
                <w:szCs w:val="16"/>
                <w:lang w:eastAsia="zh-CN"/>
              </w:rPr>
              <w:t>.</w:t>
            </w:r>
          </w:p>
          <w:p w14:paraId="5E9B12E6" w14:textId="77777777" w:rsidR="005A24BF" w:rsidRPr="005A24BF" w:rsidRDefault="005A24BF" w:rsidP="00FE0937">
            <w:pPr>
              <w:pStyle w:val="ListParagraph"/>
              <w:overflowPunct/>
              <w:autoSpaceDE/>
              <w:autoSpaceDN/>
              <w:adjustRightInd/>
              <w:spacing w:after="0"/>
              <w:ind w:left="1656"/>
              <w:textAlignment w:val="auto"/>
              <w:rPr>
                <w:sz w:val="16"/>
                <w:szCs w:val="16"/>
                <w:lang w:eastAsia="zh-CN"/>
              </w:rPr>
            </w:pPr>
          </w:p>
          <w:p w14:paraId="36995E1E" w14:textId="77777777" w:rsidR="005A24BF" w:rsidRPr="005A24BF" w:rsidRDefault="005A24BF" w:rsidP="00FE0937">
            <w:pPr>
              <w:spacing w:after="0"/>
              <w:rPr>
                <w:b/>
                <w:sz w:val="16"/>
                <w:szCs w:val="16"/>
                <w:u w:val="single"/>
                <w:lang w:eastAsia="zh-CN"/>
              </w:rPr>
            </w:pPr>
            <w:r w:rsidRPr="005A24BF">
              <w:rPr>
                <w:b/>
                <w:sz w:val="16"/>
                <w:szCs w:val="16"/>
                <w:u w:val="single"/>
                <w:lang w:eastAsia="ko-KR"/>
              </w:rPr>
              <w:t xml:space="preserve">Issue </w:t>
            </w:r>
            <w:r w:rsidRPr="005A24BF">
              <w:rPr>
                <w:rFonts w:hint="eastAsia"/>
                <w:b/>
                <w:sz w:val="16"/>
                <w:szCs w:val="16"/>
                <w:u w:val="single"/>
                <w:lang w:eastAsia="zh-CN"/>
              </w:rPr>
              <w:t>3</w:t>
            </w:r>
            <w:r w:rsidRPr="005A24BF">
              <w:rPr>
                <w:b/>
                <w:sz w:val="16"/>
                <w:szCs w:val="16"/>
                <w:u w:val="single"/>
                <w:lang w:eastAsia="ko-KR"/>
              </w:rPr>
              <w:t>-</w:t>
            </w:r>
            <w:r w:rsidRPr="005A24BF">
              <w:rPr>
                <w:rFonts w:hint="eastAsia"/>
                <w:b/>
                <w:sz w:val="16"/>
                <w:szCs w:val="16"/>
                <w:u w:val="single"/>
                <w:lang w:eastAsia="zh-CN"/>
              </w:rPr>
              <w:t>2</w:t>
            </w:r>
            <w:r w:rsidRPr="005A24BF">
              <w:rPr>
                <w:b/>
                <w:sz w:val="16"/>
                <w:szCs w:val="16"/>
                <w:u w:val="single"/>
                <w:lang w:eastAsia="ko-KR"/>
              </w:rPr>
              <w:t>-</w:t>
            </w:r>
            <w:r w:rsidRPr="005A24BF">
              <w:rPr>
                <w:rFonts w:hint="eastAsia"/>
                <w:b/>
                <w:sz w:val="16"/>
                <w:szCs w:val="16"/>
                <w:u w:val="single"/>
                <w:lang w:eastAsia="zh-CN"/>
              </w:rPr>
              <w:t>1</w:t>
            </w:r>
            <w:r w:rsidRPr="005A24BF">
              <w:rPr>
                <w:b/>
                <w:sz w:val="16"/>
                <w:szCs w:val="16"/>
                <w:u w:val="single"/>
                <w:lang w:eastAsia="zh-CN"/>
              </w:rPr>
              <w:t xml:space="preserve">: </w:t>
            </w:r>
            <w:r w:rsidRPr="005A24BF">
              <w:rPr>
                <w:rFonts w:hint="eastAsia"/>
                <w:b/>
                <w:sz w:val="16"/>
                <w:szCs w:val="16"/>
                <w:u w:val="single"/>
                <w:lang w:eastAsia="zh-CN"/>
              </w:rPr>
              <w:t>NTN OTA test system, LP or CP for measurement antenna</w:t>
            </w:r>
          </w:p>
          <w:p w14:paraId="34BC80B0" w14:textId="77777777" w:rsidR="005A24BF" w:rsidRPr="005A24BF" w:rsidRDefault="005A24BF" w:rsidP="00FE0937">
            <w:pPr>
              <w:spacing w:after="0"/>
              <w:rPr>
                <w:sz w:val="16"/>
                <w:szCs w:val="16"/>
                <w:lang w:eastAsia="zh-CN"/>
              </w:rPr>
            </w:pPr>
            <w:r w:rsidRPr="005A24BF">
              <w:rPr>
                <w:rFonts w:hint="eastAsia"/>
                <w:sz w:val="16"/>
                <w:szCs w:val="16"/>
                <w:lang w:eastAsia="zh-CN"/>
              </w:rPr>
              <w:t>Agreements:</w:t>
            </w:r>
          </w:p>
          <w:p w14:paraId="3EA1A6F8"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b/>
                <w:bCs/>
                <w:sz w:val="16"/>
                <w:szCs w:val="16"/>
                <w:lang w:eastAsia="zh-CN"/>
              </w:rPr>
              <w:t xml:space="preserve">From a test system perspective, </w:t>
            </w:r>
            <w:r w:rsidRPr="005A24BF">
              <w:rPr>
                <w:rFonts w:hint="eastAsia"/>
                <w:b/>
                <w:bCs/>
                <w:sz w:val="16"/>
                <w:szCs w:val="16"/>
                <w:lang w:eastAsia="zh-CN"/>
              </w:rPr>
              <w:t>the baseline test method for</w:t>
            </w:r>
            <w:r w:rsidRPr="005A24BF">
              <w:rPr>
                <w:b/>
                <w:bCs/>
                <w:sz w:val="16"/>
                <w:szCs w:val="16"/>
                <w:lang w:eastAsia="zh-CN"/>
              </w:rPr>
              <w:t xml:space="preserve"> FR1 NTN </w:t>
            </w:r>
            <w:r w:rsidRPr="005A24BF">
              <w:rPr>
                <w:rFonts w:hint="eastAsia"/>
                <w:b/>
                <w:bCs/>
                <w:sz w:val="16"/>
                <w:szCs w:val="16"/>
                <w:lang w:eastAsia="zh-CN"/>
              </w:rPr>
              <w:t>is LP-based OTA test system.</w:t>
            </w:r>
          </w:p>
          <w:p w14:paraId="5A8F596D"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rFonts w:hint="eastAsia"/>
                <w:b/>
                <w:bCs/>
                <w:sz w:val="16"/>
                <w:szCs w:val="16"/>
                <w:lang w:eastAsia="zh-CN"/>
              </w:rPr>
              <w:t xml:space="preserve">For the full sphere performance metric TRP/TRS for NTN scenario 1, it is same as that defined in TR 38.870. </w:t>
            </w:r>
          </w:p>
          <w:p w14:paraId="48668290" w14:textId="77777777" w:rsidR="005A24BF" w:rsidRPr="005A24BF" w:rsidRDefault="005A24BF" w:rsidP="00FE0937">
            <w:pPr>
              <w:pStyle w:val="ListParagraph"/>
              <w:overflowPunct/>
              <w:autoSpaceDE/>
              <w:autoSpaceDN/>
              <w:adjustRightInd/>
              <w:spacing w:after="0"/>
              <w:ind w:left="1440"/>
              <w:textAlignment w:val="auto"/>
              <w:rPr>
                <w:b/>
                <w:bCs/>
                <w:sz w:val="16"/>
                <w:szCs w:val="16"/>
                <w:lang w:eastAsia="zh-CN"/>
              </w:rPr>
            </w:pPr>
          </w:p>
          <w:p w14:paraId="1FABB198" w14:textId="77777777" w:rsidR="005A24BF" w:rsidRPr="005A24BF" w:rsidRDefault="005A24BF" w:rsidP="00FE0937">
            <w:pPr>
              <w:spacing w:after="0"/>
              <w:rPr>
                <w:b/>
                <w:sz w:val="16"/>
                <w:szCs w:val="16"/>
                <w:u w:val="single"/>
                <w:lang w:eastAsia="zh-CN"/>
              </w:rPr>
            </w:pPr>
            <w:r w:rsidRPr="005A24BF">
              <w:rPr>
                <w:b/>
                <w:sz w:val="16"/>
                <w:szCs w:val="16"/>
                <w:u w:val="single"/>
                <w:lang w:eastAsia="ko-KR"/>
              </w:rPr>
              <w:t xml:space="preserve">Issue </w:t>
            </w:r>
            <w:r w:rsidRPr="005A24BF">
              <w:rPr>
                <w:rFonts w:hint="eastAsia"/>
                <w:b/>
                <w:sz w:val="16"/>
                <w:szCs w:val="16"/>
                <w:u w:val="single"/>
                <w:lang w:eastAsia="zh-CN"/>
              </w:rPr>
              <w:t>3</w:t>
            </w:r>
            <w:r w:rsidRPr="005A24BF">
              <w:rPr>
                <w:b/>
                <w:sz w:val="16"/>
                <w:szCs w:val="16"/>
                <w:u w:val="single"/>
                <w:lang w:eastAsia="ko-KR"/>
              </w:rPr>
              <w:t>-</w:t>
            </w:r>
            <w:r w:rsidRPr="005A24BF">
              <w:rPr>
                <w:rFonts w:hint="eastAsia"/>
                <w:b/>
                <w:sz w:val="16"/>
                <w:szCs w:val="16"/>
                <w:u w:val="single"/>
                <w:lang w:eastAsia="zh-CN"/>
              </w:rPr>
              <w:t>2</w:t>
            </w:r>
            <w:r w:rsidRPr="005A24BF">
              <w:rPr>
                <w:b/>
                <w:sz w:val="16"/>
                <w:szCs w:val="16"/>
                <w:u w:val="single"/>
                <w:lang w:eastAsia="ko-KR"/>
              </w:rPr>
              <w:t>-</w:t>
            </w:r>
            <w:r w:rsidRPr="005A24BF">
              <w:rPr>
                <w:rFonts w:hint="eastAsia"/>
                <w:b/>
                <w:sz w:val="16"/>
                <w:szCs w:val="16"/>
                <w:u w:val="single"/>
                <w:lang w:eastAsia="zh-CN"/>
              </w:rPr>
              <w:t>3</w:t>
            </w:r>
            <w:r w:rsidRPr="005A24BF">
              <w:rPr>
                <w:b/>
                <w:sz w:val="16"/>
                <w:szCs w:val="16"/>
                <w:u w:val="single"/>
                <w:lang w:eastAsia="zh-CN"/>
              </w:rPr>
              <w:t xml:space="preserve">: </w:t>
            </w:r>
            <w:r w:rsidRPr="005A24BF">
              <w:rPr>
                <w:rFonts w:hint="eastAsia"/>
                <w:b/>
                <w:sz w:val="16"/>
                <w:szCs w:val="16"/>
                <w:u w:val="single"/>
                <w:lang w:eastAsia="zh-CN"/>
              </w:rPr>
              <w:t>Whether MU is impacted if NTN OTA test system go with LP architecture</w:t>
            </w:r>
          </w:p>
          <w:p w14:paraId="18C8E18C" w14:textId="77777777" w:rsidR="005A24BF" w:rsidRPr="005A24BF" w:rsidRDefault="005A24BF" w:rsidP="00FE0937">
            <w:pPr>
              <w:spacing w:after="0"/>
              <w:rPr>
                <w:sz w:val="16"/>
                <w:szCs w:val="16"/>
                <w:lang w:eastAsia="zh-CN"/>
              </w:rPr>
            </w:pPr>
            <w:r w:rsidRPr="005A24BF">
              <w:rPr>
                <w:rFonts w:hint="eastAsia"/>
                <w:sz w:val="16"/>
                <w:szCs w:val="16"/>
                <w:lang w:eastAsia="zh-CN"/>
              </w:rPr>
              <w:t>Agreements:</w:t>
            </w:r>
          </w:p>
          <w:p w14:paraId="6D817CB7"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rFonts w:hint="eastAsia"/>
                <w:b/>
                <w:bCs/>
                <w:sz w:val="16"/>
                <w:szCs w:val="16"/>
                <w:lang w:eastAsia="zh-CN"/>
              </w:rPr>
              <w:t>No additional MU contributor is identified for NTN OTA test system.</w:t>
            </w:r>
          </w:p>
          <w:p w14:paraId="379B003C" w14:textId="77777777" w:rsidR="005A24BF" w:rsidRPr="005A24BF" w:rsidRDefault="005A24BF" w:rsidP="00FE0937">
            <w:pPr>
              <w:spacing w:after="0"/>
              <w:rPr>
                <w:sz w:val="16"/>
                <w:szCs w:val="16"/>
              </w:rPr>
            </w:pPr>
          </w:p>
        </w:tc>
      </w:tr>
    </w:tbl>
    <w:p w14:paraId="5736A235" w14:textId="77777777" w:rsidR="005A24BF" w:rsidRDefault="005A24BF" w:rsidP="008E7986"/>
    <w:p w14:paraId="06E92CC7" w14:textId="4064E769" w:rsidR="008E7986" w:rsidRDefault="00B845A4" w:rsidP="008E7986">
      <w:r>
        <w:t>This contribution provides our views related to this objective.</w:t>
      </w:r>
    </w:p>
    <w:p w14:paraId="3A67921B" w14:textId="1276B2D4" w:rsidR="008E7986" w:rsidRDefault="008E7986" w:rsidP="008E7986">
      <w:pPr>
        <w:pStyle w:val="Heading1"/>
      </w:pPr>
      <w:r>
        <w:t>2</w:t>
      </w:r>
      <w:r>
        <w:tab/>
      </w:r>
      <w:r w:rsidR="00B845A4">
        <w:t>Discussion</w:t>
      </w:r>
    </w:p>
    <w:p w14:paraId="79720E6E" w14:textId="1BCA00DF" w:rsidR="00E72511" w:rsidRDefault="00CD77D6" w:rsidP="00FA2DA6">
      <w:r>
        <w:t xml:space="preserve">Given the clear delineation of the scenarios applicable to NTN devices (see Issue 3-1-2 in </w:t>
      </w:r>
      <w:r>
        <w:fldChar w:fldCharType="begin"/>
      </w:r>
      <w:r>
        <w:instrText xml:space="preserve"> REF _Ref189727234 \r \h </w:instrText>
      </w:r>
      <w:r>
        <w:fldChar w:fldCharType="separate"/>
      </w:r>
      <w:r w:rsidR="00777646">
        <w:t>[3]</w:t>
      </w:r>
      <w:r>
        <w:fldChar w:fldCharType="end"/>
      </w:r>
      <w:r>
        <w:t>)</w:t>
      </w:r>
      <w:r w:rsidR="0045251E">
        <w:t xml:space="preserve"> and the agreement by RAN4 to introduce the OEM declaration (see Issue 3-1-1 in </w:t>
      </w:r>
      <w:r w:rsidR="0045251E">
        <w:fldChar w:fldCharType="begin"/>
      </w:r>
      <w:r w:rsidR="0045251E">
        <w:instrText xml:space="preserve"> REF _Ref194057820 \r \h </w:instrText>
      </w:r>
      <w:r w:rsidR="0045251E">
        <w:fldChar w:fldCharType="separate"/>
      </w:r>
      <w:r w:rsidR="00777646">
        <w:t>[4]</w:t>
      </w:r>
      <w:r w:rsidR="0045251E">
        <w:fldChar w:fldCharType="end"/>
      </w:r>
      <w:r w:rsidR="0045251E">
        <w:t>), the OEM declaration of scenario applicability can be formulated for the TR.</w:t>
      </w:r>
    </w:p>
    <w:p w14:paraId="11EDB898" w14:textId="0DDC0B6E" w:rsidR="00CD77D6" w:rsidRDefault="00CD77D6" w:rsidP="00CD77D6">
      <w:pPr>
        <w:pStyle w:val="Proposal"/>
      </w:pPr>
      <w:bookmarkStart w:id="1" w:name="_Toc189810790"/>
      <w:bookmarkStart w:id="2" w:name="_Toc189810801"/>
      <w:bookmarkStart w:id="3" w:name="_Toc189810858"/>
      <w:bookmarkStart w:id="4" w:name="_Toc194058138"/>
      <w:bookmarkStart w:id="5" w:name="_Toc194058879"/>
      <w:bookmarkStart w:id="6" w:name="_Toc194058960"/>
      <w:bookmarkStart w:id="7" w:name="_Toc194059005"/>
      <w:bookmarkStart w:id="8" w:name="_Toc194059103"/>
      <w:bookmarkStart w:id="9" w:name="_Toc194059237"/>
      <w:r>
        <w:t>Proposal 1:</w:t>
      </w:r>
      <w:r>
        <w:tab/>
        <w:t xml:space="preserve">For handheld </w:t>
      </w:r>
      <w:r w:rsidR="00684DEF">
        <w:t>IoT/</w:t>
      </w:r>
      <w:r>
        <w:t>NR NTN devices a</w:t>
      </w:r>
      <w:r w:rsidR="00395D4B">
        <w:t xml:space="preserve"> band-specific</w:t>
      </w:r>
      <w:r>
        <w:t xml:space="preserve"> OEM declaration of scenario applicability is needed; the declaration is proposed as follows: {Scenario 1: UE supports </w:t>
      </w:r>
      <w:r w:rsidRPr="00CD77D6">
        <w:t>both talk mode (head+hand, and hand only) and browsing mode</w:t>
      </w:r>
      <w:r>
        <w:t xml:space="preserve">; Scenario 2: UE supports </w:t>
      </w:r>
      <w:r w:rsidRPr="00CD77D6">
        <w:t>browsing mode (hand only)</w:t>
      </w:r>
      <w:r>
        <w:t>}</w:t>
      </w:r>
      <w:bookmarkEnd w:id="1"/>
      <w:bookmarkEnd w:id="2"/>
      <w:bookmarkEnd w:id="3"/>
      <w:r w:rsidR="0045251E">
        <w:t>.  The UE shall report to the test lab the applicability of the DUT to only one scenario.</w:t>
      </w:r>
      <w:bookmarkEnd w:id="4"/>
      <w:bookmarkEnd w:id="5"/>
      <w:bookmarkEnd w:id="6"/>
      <w:bookmarkEnd w:id="7"/>
      <w:bookmarkEnd w:id="8"/>
      <w:bookmarkEnd w:id="9"/>
    </w:p>
    <w:p w14:paraId="222E60B8" w14:textId="6DF3F2BB" w:rsidR="00CD77D6" w:rsidRDefault="00CD77D6" w:rsidP="00B808FA">
      <w:r>
        <w:t>T</w:t>
      </w:r>
      <w:r w:rsidR="00B808FA">
        <w:t xml:space="preserve">he </w:t>
      </w:r>
      <w:r>
        <w:t xml:space="preserve">applicability of the </w:t>
      </w:r>
      <w:r w:rsidR="00B808FA">
        <w:t xml:space="preserve">OTA performance metric for </w:t>
      </w:r>
      <w:r>
        <w:t xml:space="preserve">IoT </w:t>
      </w:r>
      <w:r w:rsidR="00B808FA">
        <w:t>NTN</w:t>
      </w:r>
      <w:r>
        <w:t xml:space="preserve"> and NR NTN</w:t>
      </w:r>
      <w:r w:rsidR="00B808FA">
        <w:t xml:space="preserve"> UEs </w:t>
      </w:r>
      <w:r>
        <w:t xml:space="preserve">is also determined by the scenario declaration (see Proposal 1).  For handheld UEs declaring support of Scenario 1, the performance metric assumes AoA </w:t>
      </w:r>
      <w:r>
        <w:lastRenderedPageBreak/>
        <w:t>is likely from any direction / orientation of the device</w:t>
      </w:r>
      <w:r w:rsidR="0045251E">
        <w:t>, and RAN4 has already agreed that the full sphere TRP and TRS performance metrics apply</w:t>
      </w:r>
      <w:r>
        <w:t>.</w:t>
      </w:r>
    </w:p>
    <w:p w14:paraId="104FEB72" w14:textId="236BFC04" w:rsidR="002E6F20" w:rsidRDefault="002E6F20" w:rsidP="002E6F20">
      <w:pPr>
        <w:pStyle w:val="Observation"/>
      </w:pPr>
      <w:bookmarkStart w:id="10" w:name="_Toc13820865"/>
      <w:bookmarkStart w:id="11" w:name="_Toc13820963"/>
      <w:bookmarkStart w:id="12" w:name="_Toc13823287"/>
      <w:bookmarkStart w:id="13" w:name="_Toc13823509"/>
      <w:bookmarkStart w:id="14" w:name="_Toc13823765"/>
      <w:bookmarkStart w:id="15" w:name="_Toc189810788"/>
      <w:bookmarkStart w:id="16" w:name="_Toc189810799"/>
      <w:bookmarkStart w:id="17" w:name="_Toc189810856"/>
      <w:bookmarkStart w:id="18" w:name="_Toc194058959"/>
      <w:bookmarkStart w:id="19" w:name="_Toc194059004"/>
      <w:bookmarkStart w:id="20" w:name="_Toc194059102"/>
      <w:bookmarkStart w:id="21" w:name="_Toc194059236"/>
      <w:r>
        <w:t>Observation 1:</w:t>
      </w:r>
      <w:r>
        <w:tab/>
      </w:r>
      <w:bookmarkEnd w:id="10"/>
      <w:bookmarkEnd w:id="11"/>
      <w:bookmarkEnd w:id="12"/>
      <w:bookmarkEnd w:id="13"/>
      <w:bookmarkEnd w:id="14"/>
      <w:r>
        <w:t>For Scenario 2 UEs, RAN4 has already agreed that the full-sphere TRP and TRS metrics apply.</w:t>
      </w:r>
      <w:bookmarkEnd w:id="15"/>
      <w:bookmarkEnd w:id="16"/>
      <w:bookmarkEnd w:id="17"/>
      <w:bookmarkEnd w:id="18"/>
      <w:bookmarkEnd w:id="19"/>
      <w:bookmarkEnd w:id="20"/>
      <w:bookmarkEnd w:id="21"/>
    </w:p>
    <w:p w14:paraId="04114590" w14:textId="4883C0D9" w:rsidR="0045251E" w:rsidRDefault="00CD77D6" w:rsidP="00B808FA">
      <w:r>
        <w:t xml:space="preserve">For handheld UEs declaring support of Scenario 2, our </w:t>
      </w:r>
      <w:r w:rsidR="0045251E">
        <w:t xml:space="preserve">past </w:t>
      </w:r>
      <w:r>
        <w:t xml:space="preserve">contribution described potential design optimizations that can be applicable </w:t>
      </w:r>
      <w:r>
        <w:fldChar w:fldCharType="begin"/>
      </w:r>
      <w:r>
        <w:instrText xml:space="preserve"> REF _Ref189809591 \r \h </w:instrText>
      </w:r>
      <w:r>
        <w:fldChar w:fldCharType="separate"/>
      </w:r>
      <w:r w:rsidR="00777646">
        <w:t>[5]</w:t>
      </w:r>
      <w:r>
        <w:fldChar w:fldCharType="end"/>
      </w:r>
      <w:r>
        <w:t>.  Based on these observations,</w:t>
      </w:r>
      <w:r w:rsidR="00B808FA">
        <w:t xml:space="preserve"> an argument can be made for defining the </w:t>
      </w:r>
      <w:r w:rsidR="0045251E">
        <w:t>Scenario 2 radiated power and radiated sensitivity</w:t>
      </w:r>
      <w:r w:rsidR="00B808FA">
        <w:t xml:space="preserve"> metric</w:t>
      </w:r>
      <w:r w:rsidR="0045251E">
        <w:t>s</w:t>
      </w:r>
      <w:r w:rsidR="00B808FA">
        <w:t xml:space="preserve"> as partial integrals over a subset of elevation angles, as an example, or other similar schemes.  Given this observation, it follows that the design and performance of such implementation-specific schemes can vary widely depending on form factor design, region, band, and satellite constellation.  Additional band-specific aspects, such as the impact of duplexer separation on the accuracy of such device positioning algorithms, should also be considered by RAN4.</w:t>
      </w:r>
    </w:p>
    <w:p w14:paraId="0ABA46AB" w14:textId="02F371C1" w:rsidR="00680F74" w:rsidRDefault="0045251E" w:rsidP="0045251E">
      <w:pPr>
        <w:pStyle w:val="Proposal"/>
      </w:pPr>
      <w:bookmarkStart w:id="22" w:name="_Toc194058880"/>
      <w:bookmarkStart w:id="23" w:name="_Toc194058961"/>
      <w:bookmarkStart w:id="24" w:name="_Toc194059006"/>
      <w:bookmarkStart w:id="25" w:name="_Toc194059104"/>
      <w:bookmarkStart w:id="26" w:name="_Toc194059238"/>
      <w:r w:rsidRPr="005C5ADE">
        <w:t xml:space="preserve">Proposal </w:t>
      </w:r>
      <w:r>
        <w:t>2</w:t>
      </w:r>
      <w:r w:rsidRPr="005C5ADE">
        <w:t>:</w:t>
      </w:r>
      <w:r w:rsidRPr="005C5ADE">
        <w:tab/>
      </w:r>
      <w:r>
        <w:t xml:space="preserve">For handheld </w:t>
      </w:r>
      <w:r w:rsidR="00684DEF">
        <w:t xml:space="preserve">IoT/NR NTN </w:t>
      </w:r>
      <w:r>
        <w:t xml:space="preserve">devices declaring support of Scenario 2, </w:t>
      </w:r>
      <w:r w:rsidRPr="00454F91">
        <w:t xml:space="preserve">RAN4 </w:t>
      </w:r>
      <w:r>
        <w:t>to</w:t>
      </w:r>
      <w:r w:rsidRPr="00454F91">
        <w:t xml:space="preserve"> consider</w:t>
      </w:r>
      <w:r>
        <w:t xml:space="preserve"> defining </w:t>
      </w:r>
      <w:r w:rsidR="00680F74">
        <w:t xml:space="preserve">the metric to be the </w:t>
      </w:r>
      <w:r w:rsidR="00680F74" w:rsidRPr="00680F74">
        <w:t>surface integral o</w:t>
      </w:r>
      <w:r w:rsidR="00680F74">
        <w:t>f</w:t>
      </w:r>
      <w:r w:rsidR="00680F74" w:rsidRPr="00680F74">
        <w:t xml:space="preserve"> EIRP/EIS over the specified range of angles and normalized by the isotropic radiator performance over the same angles</w:t>
      </w:r>
      <w:r w:rsidR="00680F74">
        <w:t>.</w:t>
      </w:r>
      <w:bookmarkEnd w:id="22"/>
      <w:bookmarkEnd w:id="23"/>
      <w:bookmarkEnd w:id="24"/>
      <w:bookmarkEnd w:id="25"/>
      <w:bookmarkEnd w:id="26"/>
    </w:p>
    <w:p w14:paraId="37A9E9E4" w14:textId="29DEA8A2" w:rsidR="00680F74" w:rsidRDefault="00680F74" w:rsidP="00B808FA">
      <w:r>
        <w:t xml:space="preserve">We note that with Issue 3-2-1 </w:t>
      </w:r>
      <w:r>
        <w:fldChar w:fldCharType="begin"/>
      </w:r>
      <w:r>
        <w:instrText xml:space="preserve"> REF _Ref181870462 \r \h </w:instrText>
      </w:r>
      <w:r>
        <w:fldChar w:fldCharType="separate"/>
      </w:r>
      <w:r w:rsidR="00777646">
        <w:t>[1]</w:t>
      </w:r>
      <w:r>
        <w:fldChar w:fldCharType="end"/>
      </w:r>
      <w:r>
        <w:t xml:space="preserve"> RAN4 agreed to a baseline of a full-sphere measurement, and it is our intention to follow this baseline to move the discussion forward.</w:t>
      </w:r>
    </w:p>
    <w:p w14:paraId="46976362" w14:textId="0133B4C0" w:rsidR="0045251E" w:rsidRDefault="0045251E" w:rsidP="00B808FA">
      <w:r>
        <w:t>Considering the implementation-specific nature of the related optimizations</w:t>
      </w:r>
      <w:r w:rsidR="00B808FA">
        <w:t xml:space="preserve">, </w:t>
      </w:r>
      <w:r>
        <w:t xml:space="preserve">the range of elevation and azimuth angles which have dominant impact on radiated performance of the device under the assumed user interaction scenario can vary by device and band.  </w:t>
      </w:r>
      <w:r w:rsidR="00B808FA">
        <w:t xml:space="preserve">RAN4 should consider </w:t>
      </w:r>
      <w:r>
        <w:t>an additional OEM declaration of the peak direction and range of elevation and azimuth angles over which the Scenario 2 test metric is calculated.</w:t>
      </w:r>
    </w:p>
    <w:p w14:paraId="001B1B1D" w14:textId="66C0204A" w:rsidR="00680F74" w:rsidRDefault="00B808FA" w:rsidP="00B808FA">
      <w:pPr>
        <w:pStyle w:val="Proposal"/>
      </w:pPr>
      <w:bookmarkStart w:id="27" w:name="_Toc194058881"/>
      <w:bookmarkStart w:id="28" w:name="_Toc194058962"/>
      <w:bookmarkStart w:id="29" w:name="_Toc194059007"/>
      <w:bookmarkStart w:id="30" w:name="_Toc194059105"/>
      <w:bookmarkStart w:id="31" w:name="_Toc194059239"/>
      <w:bookmarkStart w:id="32" w:name="_Toc166416647"/>
      <w:bookmarkStart w:id="33" w:name="_Toc166481686"/>
      <w:bookmarkStart w:id="34" w:name="_Toc181871881"/>
      <w:bookmarkStart w:id="35" w:name="_Toc181873636"/>
      <w:bookmarkStart w:id="36" w:name="_Toc181873696"/>
      <w:bookmarkStart w:id="37" w:name="_Toc181955629"/>
      <w:bookmarkStart w:id="38" w:name="_Toc189727132"/>
      <w:bookmarkStart w:id="39" w:name="_Toc189810792"/>
      <w:bookmarkStart w:id="40" w:name="_Toc189810803"/>
      <w:bookmarkStart w:id="41" w:name="_Toc189810860"/>
      <w:bookmarkStart w:id="42" w:name="_Toc194058139"/>
      <w:r w:rsidRPr="005C5ADE">
        <w:t xml:space="preserve">Proposal </w:t>
      </w:r>
      <w:r w:rsidR="00046813">
        <w:t>3</w:t>
      </w:r>
      <w:r w:rsidRPr="005C5ADE">
        <w:t>:</w:t>
      </w:r>
      <w:r w:rsidRPr="005C5ADE">
        <w:tab/>
      </w:r>
      <w:r w:rsidR="00817778">
        <w:t xml:space="preserve">For </w:t>
      </w:r>
      <w:r w:rsidR="00046813">
        <w:t xml:space="preserve">handheld </w:t>
      </w:r>
      <w:r w:rsidR="00684DEF">
        <w:t xml:space="preserve">IoT/NR NTN </w:t>
      </w:r>
      <w:r w:rsidR="00046813">
        <w:t>devices declaring support of Scenario 2</w:t>
      </w:r>
      <w:r w:rsidR="00817778">
        <w:t xml:space="preserve">, </w:t>
      </w:r>
      <w:r w:rsidRPr="00454F91">
        <w:t xml:space="preserve">RAN4 </w:t>
      </w:r>
      <w:r>
        <w:t>to</w:t>
      </w:r>
      <w:r w:rsidRPr="00454F91">
        <w:t xml:space="preserve"> consider </w:t>
      </w:r>
      <w:r w:rsidR="00680F74">
        <w:t>defining an OEM declaration of the initial DUT position and the range of elevation and azimuth angles relative to the initial position over which the performance metric is calculated.  Angular granularity of this declaration can be further discussed.</w:t>
      </w:r>
      <w:bookmarkEnd w:id="27"/>
      <w:bookmarkEnd w:id="28"/>
      <w:bookmarkEnd w:id="29"/>
      <w:bookmarkEnd w:id="30"/>
      <w:bookmarkEnd w:id="31"/>
    </w:p>
    <w:bookmarkEnd w:id="32"/>
    <w:bookmarkEnd w:id="33"/>
    <w:bookmarkEnd w:id="34"/>
    <w:bookmarkEnd w:id="35"/>
    <w:bookmarkEnd w:id="36"/>
    <w:bookmarkEnd w:id="37"/>
    <w:bookmarkEnd w:id="38"/>
    <w:bookmarkEnd w:id="39"/>
    <w:bookmarkEnd w:id="40"/>
    <w:bookmarkEnd w:id="41"/>
    <w:bookmarkEnd w:id="42"/>
    <w:p w14:paraId="1A325C7F" w14:textId="77777777" w:rsidR="009746C7" w:rsidRPr="006047D6" w:rsidRDefault="009746C7" w:rsidP="006047D6"/>
    <w:p w14:paraId="34C99636" w14:textId="77777777" w:rsidR="008E7986" w:rsidRDefault="008E7986" w:rsidP="008E7986">
      <w:pPr>
        <w:pStyle w:val="Heading1"/>
      </w:pPr>
      <w:r>
        <w:t>3</w:t>
      </w:r>
      <w:r>
        <w:tab/>
        <w:t>Conclusions</w:t>
      </w:r>
    </w:p>
    <w:p w14:paraId="001A58A1" w14:textId="0A89C9F0" w:rsidR="00E72324" w:rsidRDefault="005D6137" w:rsidP="00E72324">
      <w:r>
        <w:t xml:space="preserve">This contribution provides our views on the topic of TRP/TRS methodology development for </w:t>
      </w:r>
      <w:r w:rsidR="002121CB">
        <w:t>IoT/NR NTN</w:t>
      </w:r>
      <w:r>
        <w:t xml:space="preserve"> devices.  The following observation and proposal are made:</w:t>
      </w:r>
    </w:p>
    <w:p w14:paraId="757385BD" w14:textId="77777777" w:rsidR="00777646" w:rsidRDefault="00F62AEB">
      <w:pPr>
        <w:pStyle w:val="TOC1"/>
        <w:rPr>
          <w:rFonts w:asciiTheme="minorHAnsi" w:eastAsiaTheme="minorEastAsia" w:hAnsiTheme="minorHAnsi" w:cstheme="minorBidi"/>
          <w:b w:val="0"/>
          <w:bCs w:val="0"/>
          <w:noProof/>
          <w:kern w:val="2"/>
          <w:sz w:val="24"/>
          <w:szCs w:val="24"/>
          <w:lang w:val="en-US"/>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777646">
        <w:rPr>
          <w:noProof/>
        </w:rPr>
        <w:t>Observation 1:</w:t>
      </w:r>
      <w:r w:rsidR="00777646">
        <w:rPr>
          <w:rFonts w:asciiTheme="minorHAnsi" w:eastAsiaTheme="minorEastAsia" w:hAnsiTheme="minorHAnsi" w:cstheme="minorBidi"/>
          <w:b w:val="0"/>
          <w:bCs w:val="0"/>
          <w:noProof/>
          <w:kern w:val="2"/>
          <w:sz w:val="24"/>
          <w:szCs w:val="24"/>
          <w:lang w:val="en-US"/>
          <w14:ligatures w14:val="standardContextual"/>
        </w:rPr>
        <w:tab/>
      </w:r>
      <w:r w:rsidR="00777646">
        <w:rPr>
          <w:noProof/>
        </w:rPr>
        <w:t>For Scenario 2 UEs, RAN4 has already agreed that the full-sphere TRP and TRS metrics apply.</w:t>
      </w:r>
    </w:p>
    <w:p w14:paraId="6F3027FC" w14:textId="6BDE8AAF" w:rsidR="00BA300B" w:rsidRDefault="00F62AEB" w:rsidP="00E72324">
      <w:r>
        <w:rPr>
          <w:rFonts w:asciiTheme="minorHAnsi" w:hAnsiTheme="minorHAnsi"/>
          <w:bCs/>
        </w:rPr>
        <w:fldChar w:fldCharType="end"/>
      </w:r>
    </w:p>
    <w:p w14:paraId="5D8AF9EC" w14:textId="77777777" w:rsidR="00777646" w:rsidRDefault="0062595A">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777646">
        <w:rPr>
          <w:noProof/>
        </w:rPr>
        <w:t>Proposal 1:</w:t>
      </w:r>
      <w:r w:rsidR="00777646">
        <w:rPr>
          <w:rFonts w:asciiTheme="minorHAnsi" w:eastAsiaTheme="minorEastAsia" w:hAnsiTheme="minorHAnsi" w:cstheme="minorBidi"/>
          <w:b w:val="0"/>
          <w:bCs w:val="0"/>
          <w:noProof/>
          <w:kern w:val="2"/>
          <w:sz w:val="24"/>
          <w:szCs w:val="24"/>
          <w:lang w:val="en-US"/>
          <w14:ligatures w14:val="standardContextual"/>
        </w:rPr>
        <w:tab/>
      </w:r>
      <w:r w:rsidR="00777646">
        <w:rPr>
          <w:noProof/>
        </w:rPr>
        <w:t>For handheld IoT/NR NTN devices a band-specific OEM declaration of scenario applicability is needed; the declaration is proposed as follows: {Scenario 1: UE supports both talk mode (head+hand, and hand only) and browsing mode; Scenario 2: UE supports browsing mode (hand only)}.  The UE shall report to the test lab the applicability of the DUT to only one scenario.</w:t>
      </w:r>
    </w:p>
    <w:p w14:paraId="37A2A921" w14:textId="77777777" w:rsidR="00777646" w:rsidRDefault="00777646">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For handheld IoT/NR NTN devices declaring support of Scenario 2, RAN4 to consider defining the metric to be the surface integral of EIRP/EIS over the specified range of angles and normalized by the isotropic radiator performance over the same angles.</w:t>
      </w:r>
    </w:p>
    <w:p w14:paraId="763F1B05" w14:textId="77777777" w:rsidR="00777646" w:rsidRDefault="00777646">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3:</w:t>
      </w:r>
      <w:r>
        <w:rPr>
          <w:rFonts w:asciiTheme="minorHAnsi" w:eastAsiaTheme="minorEastAsia" w:hAnsiTheme="minorHAnsi" w:cstheme="minorBidi"/>
          <w:b w:val="0"/>
          <w:bCs w:val="0"/>
          <w:noProof/>
          <w:kern w:val="2"/>
          <w:sz w:val="24"/>
          <w:szCs w:val="24"/>
          <w:lang w:val="en-US"/>
          <w14:ligatures w14:val="standardContextual"/>
        </w:rPr>
        <w:tab/>
      </w:r>
      <w:r>
        <w:rPr>
          <w:noProof/>
        </w:rPr>
        <w:t>For handheld IoT/NR NTN devices declaring support of Scenario 2, RAN4 to consider defining an OEM declaration of the initial DUT position and the range of elevation and azimuth angles relative to the initial position over which the performance metric is calculated.  Angular granularity of this declaration can be further discussed.</w:t>
      </w:r>
    </w:p>
    <w:p w14:paraId="05CC6F0A" w14:textId="6DFC8C52" w:rsidR="005E69AE" w:rsidRDefault="0062595A" w:rsidP="00133E65">
      <w:r>
        <w:rPr>
          <w:b/>
          <w:bCs/>
        </w:rPr>
        <w:fldChar w:fldCharType="end"/>
      </w:r>
    </w:p>
    <w:p w14:paraId="5D2DDC34" w14:textId="77777777" w:rsidR="005E69AE" w:rsidRDefault="005E69AE" w:rsidP="005E69AE">
      <w:pPr>
        <w:pStyle w:val="Heading1"/>
      </w:pPr>
      <w:r>
        <w:lastRenderedPageBreak/>
        <w:t>4</w:t>
      </w:r>
      <w:r>
        <w:tab/>
        <w:t>References</w:t>
      </w:r>
    </w:p>
    <w:p w14:paraId="034F0ED3" w14:textId="3EF0E3A2" w:rsidR="00086E33" w:rsidRDefault="00B845A4" w:rsidP="00086E33">
      <w:pPr>
        <w:pStyle w:val="EX"/>
      </w:pPr>
      <w:r w:rsidRPr="00B845A4">
        <w:t>RP-240841</w:t>
      </w:r>
      <w:r>
        <w:t>, “</w:t>
      </w:r>
      <w:r w:rsidRPr="00B845A4">
        <w:t>New WID: WI on TRP (Total Radiated Power), TRS (Total Radiated Sensitivity) and MIMO OTA (Over the Air) testing enhancement Phase 3</w:t>
      </w:r>
      <w:r>
        <w:t>,” Qualcomm, 3GPP RAN #103, March 2024</w:t>
      </w:r>
      <w:bookmarkStart w:id="43" w:name="_Ref181870462"/>
    </w:p>
    <w:p w14:paraId="17282112" w14:textId="271FA022" w:rsidR="00E91317" w:rsidRDefault="00E91317" w:rsidP="005E69AE">
      <w:pPr>
        <w:pStyle w:val="EX"/>
      </w:pPr>
      <w:bookmarkStart w:id="44" w:name="_Ref189727199"/>
      <w:r w:rsidRPr="00E91317">
        <w:t>R4-2416590</w:t>
      </w:r>
      <w:r>
        <w:t>, “</w:t>
      </w:r>
      <w:r w:rsidRPr="00E91317">
        <w:t>Way Forward for [112bis][323] TRP_TRS_Ph3</w:t>
      </w:r>
      <w:r>
        <w:t>,” vivo, 3GPP RAN4 #112bis, October 2024</w:t>
      </w:r>
      <w:bookmarkEnd w:id="43"/>
      <w:bookmarkEnd w:id="44"/>
    </w:p>
    <w:p w14:paraId="702450F4" w14:textId="0CCC39F9" w:rsidR="00086E33" w:rsidRDefault="00086E33" w:rsidP="00086E33">
      <w:pPr>
        <w:pStyle w:val="EX"/>
      </w:pPr>
      <w:bookmarkStart w:id="45" w:name="_Ref189727234"/>
      <w:r w:rsidRPr="00086E33">
        <w:t>R4-2419808</w:t>
      </w:r>
      <w:r>
        <w:t>, “</w:t>
      </w:r>
      <w:r w:rsidRPr="00086E33">
        <w:t>WF for [113][325] TRP_TRS_Ph3</w:t>
      </w:r>
      <w:r>
        <w:t>,</w:t>
      </w:r>
      <w:r w:rsidR="005A24BF">
        <w:t>”</w:t>
      </w:r>
      <w:r>
        <w:t xml:space="preserve"> vivo, 3GPP RAN4 #113, November 2024</w:t>
      </w:r>
      <w:bookmarkEnd w:id="45"/>
    </w:p>
    <w:p w14:paraId="3E125EEE" w14:textId="6EC33004" w:rsidR="005A24BF" w:rsidRDefault="005A24BF" w:rsidP="00086E33">
      <w:pPr>
        <w:pStyle w:val="EX"/>
      </w:pPr>
      <w:bookmarkStart w:id="46" w:name="_Ref194057820"/>
      <w:r w:rsidRPr="005A24BF">
        <w:t>R4-2502370</w:t>
      </w:r>
      <w:r>
        <w:t>, “</w:t>
      </w:r>
      <w:r w:rsidRPr="005A24BF">
        <w:t>Way Forward for [114][327] TRP_TRS_Ph3</w:t>
      </w:r>
      <w:r>
        <w:t>,” vivo, 3GPP RAN4 #114, February 2025</w:t>
      </w:r>
      <w:bookmarkEnd w:id="46"/>
    </w:p>
    <w:p w14:paraId="6DDCC12F" w14:textId="02360A2A" w:rsidR="00086E33" w:rsidRDefault="00086E33" w:rsidP="00086E33">
      <w:pPr>
        <w:pStyle w:val="EX"/>
      </w:pPr>
      <w:bookmarkStart w:id="47" w:name="_Ref189809591"/>
      <w:r w:rsidRPr="00086E33">
        <w:t>R4-2417757</w:t>
      </w:r>
      <w:r>
        <w:t>, “</w:t>
      </w:r>
      <w:r w:rsidRPr="00086E33">
        <w:t>On NTN TRP TRS test methodology</w:t>
      </w:r>
      <w:r>
        <w:t>,” Apple, 3GPP RAN4 #113, November 2024</w:t>
      </w:r>
      <w:bookmarkEnd w:id="47"/>
    </w:p>
    <w:p w14:paraId="56269846" w14:textId="111C71E5" w:rsidR="0016744E" w:rsidRDefault="0016744E" w:rsidP="005E69AE">
      <w:pPr>
        <w:pStyle w:val="EX"/>
      </w:pPr>
      <w:bookmarkStart w:id="48" w:name="_Ref181873541"/>
      <w:r>
        <w:t>TR38.821, “</w:t>
      </w:r>
      <w:r w:rsidRPr="0016744E">
        <w:t>Solutions for NR to support non-terrestrial networks (NTN)</w:t>
      </w:r>
      <w:r>
        <w:t>”</w:t>
      </w:r>
      <w:bookmarkEnd w:id="48"/>
    </w:p>
    <w:bookmarkEnd w:id="0"/>
    <w:p w14:paraId="2C7BC95E" w14:textId="77777777" w:rsidR="00080512" w:rsidRDefault="00080512"/>
    <w:sectPr w:rsidR="00080512"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6371C" w14:textId="77777777" w:rsidR="001E3178" w:rsidRDefault="001E3178">
      <w:r>
        <w:separator/>
      </w:r>
    </w:p>
  </w:endnote>
  <w:endnote w:type="continuationSeparator" w:id="0">
    <w:p w14:paraId="78A0F30C" w14:textId="77777777" w:rsidR="001E3178" w:rsidRDefault="001E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FD824" w14:textId="77777777" w:rsidR="001E3178" w:rsidRDefault="001E3178">
      <w:r>
        <w:separator/>
      </w:r>
    </w:p>
  </w:footnote>
  <w:footnote w:type="continuationSeparator" w:id="0">
    <w:p w14:paraId="5ABC197B" w14:textId="77777777" w:rsidR="001E3178" w:rsidRDefault="001E3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46813"/>
    <w:rsid w:val="00051834"/>
    <w:rsid w:val="00054A22"/>
    <w:rsid w:val="00062023"/>
    <w:rsid w:val="000655A6"/>
    <w:rsid w:val="00080512"/>
    <w:rsid w:val="00086E33"/>
    <w:rsid w:val="000A365D"/>
    <w:rsid w:val="000A520F"/>
    <w:rsid w:val="000A68F3"/>
    <w:rsid w:val="000B2238"/>
    <w:rsid w:val="000B4768"/>
    <w:rsid w:val="000B5595"/>
    <w:rsid w:val="000C0B58"/>
    <w:rsid w:val="000C47C3"/>
    <w:rsid w:val="000D58AB"/>
    <w:rsid w:val="001039F6"/>
    <w:rsid w:val="00104BC6"/>
    <w:rsid w:val="00114E2C"/>
    <w:rsid w:val="00133525"/>
    <w:rsid w:val="00133E65"/>
    <w:rsid w:val="0015393D"/>
    <w:rsid w:val="0016744E"/>
    <w:rsid w:val="001A4C42"/>
    <w:rsid w:val="001A60B9"/>
    <w:rsid w:val="001C21C3"/>
    <w:rsid w:val="001D02C2"/>
    <w:rsid w:val="001D3A29"/>
    <w:rsid w:val="001E1FFA"/>
    <w:rsid w:val="001E2BCF"/>
    <w:rsid w:val="001E3178"/>
    <w:rsid w:val="001F0C1D"/>
    <w:rsid w:val="001F1132"/>
    <w:rsid w:val="001F168B"/>
    <w:rsid w:val="001F3CDB"/>
    <w:rsid w:val="001F718D"/>
    <w:rsid w:val="00207A0E"/>
    <w:rsid w:val="002121CB"/>
    <w:rsid w:val="002347A2"/>
    <w:rsid w:val="002406B8"/>
    <w:rsid w:val="00245BAB"/>
    <w:rsid w:val="00247926"/>
    <w:rsid w:val="00247A96"/>
    <w:rsid w:val="002675F0"/>
    <w:rsid w:val="00276EE4"/>
    <w:rsid w:val="002B6339"/>
    <w:rsid w:val="002E00EE"/>
    <w:rsid w:val="002E6F20"/>
    <w:rsid w:val="003172DC"/>
    <w:rsid w:val="00317AC7"/>
    <w:rsid w:val="00332C09"/>
    <w:rsid w:val="0034052F"/>
    <w:rsid w:val="0035462D"/>
    <w:rsid w:val="003765B8"/>
    <w:rsid w:val="00395D4B"/>
    <w:rsid w:val="003A0483"/>
    <w:rsid w:val="003C3971"/>
    <w:rsid w:val="003E0E54"/>
    <w:rsid w:val="003E7753"/>
    <w:rsid w:val="004205CB"/>
    <w:rsid w:val="00423334"/>
    <w:rsid w:val="004345EC"/>
    <w:rsid w:val="0045251E"/>
    <w:rsid w:val="004826A9"/>
    <w:rsid w:val="00491484"/>
    <w:rsid w:val="004C1601"/>
    <w:rsid w:val="004D3578"/>
    <w:rsid w:val="004E213A"/>
    <w:rsid w:val="004E4D44"/>
    <w:rsid w:val="004F0988"/>
    <w:rsid w:val="004F3340"/>
    <w:rsid w:val="004F3E3D"/>
    <w:rsid w:val="0053388B"/>
    <w:rsid w:val="00535773"/>
    <w:rsid w:val="00543E6C"/>
    <w:rsid w:val="0055413F"/>
    <w:rsid w:val="00565087"/>
    <w:rsid w:val="00572E14"/>
    <w:rsid w:val="00575811"/>
    <w:rsid w:val="00595C50"/>
    <w:rsid w:val="005973BE"/>
    <w:rsid w:val="005A24BF"/>
    <w:rsid w:val="005A5986"/>
    <w:rsid w:val="005C5ADE"/>
    <w:rsid w:val="005D2E01"/>
    <w:rsid w:val="005D6137"/>
    <w:rsid w:val="005D6DDA"/>
    <w:rsid w:val="005D7526"/>
    <w:rsid w:val="005E69AE"/>
    <w:rsid w:val="005F14AD"/>
    <w:rsid w:val="00602AEA"/>
    <w:rsid w:val="006037AE"/>
    <w:rsid w:val="006047D6"/>
    <w:rsid w:val="00607E3C"/>
    <w:rsid w:val="00614FDF"/>
    <w:rsid w:val="006246A7"/>
    <w:rsid w:val="0062595A"/>
    <w:rsid w:val="00634406"/>
    <w:rsid w:val="0063543D"/>
    <w:rsid w:val="00647114"/>
    <w:rsid w:val="00653558"/>
    <w:rsid w:val="00680F74"/>
    <w:rsid w:val="00684DEF"/>
    <w:rsid w:val="006A323F"/>
    <w:rsid w:val="006A3823"/>
    <w:rsid w:val="006B30D0"/>
    <w:rsid w:val="006B59E0"/>
    <w:rsid w:val="006C3D95"/>
    <w:rsid w:val="006E5C86"/>
    <w:rsid w:val="00713C44"/>
    <w:rsid w:val="00734A5B"/>
    <w:rsid w:val="0074026F"/>
    <w:rsid w:val="007429F6"/>
    <w:rsid w:val="00744E76"/>
    <w:rsid w:val="00751D71"/>
    <w:rsid w:val="00752198"/>
    <w:rsid w:val="00753881"/>
    <w:rsid w:val="0077048F"/>
    <w:rsid w:val="00774DA4"/>
    <w:rsid w:val="00777646"/>
    <w:rsid w:val="00781F0F"/>
    <w:rsid w:val="00797046"/>
    <w:rsid w:val="007B600E"/>
    <w:rsid w:val="007E7306"/>
    <w:rsid w:val="007F0F4A"/>
    <w:rsid w:val="007F71BD"/>
    <w:rsid w:val="008028A4"/>
    <w:rsid w:val="008029FB"/>
    <w:rsid w:val="00817778"/>
    <w:rsid w:val="00820B25"/>
    <w:rsid w:val="00830747"/>
    <w:rsid w:val="008768CA"/>
    <w:rsid w:val="008802E3"/>
    <w:rsid w:val="008C384C"/>
    <w:rsid w:val="008E7986"/>
    <w:rsid w:val="0090271F"/>
    <w:rsid w:val="00902E23"/>
    <w:rsid w:val="009114D7"/>
    <w:rsid w:val="0091348E"/>
    <w:rsid w:val="00917CCB"/>
    <w:rsid w:val="00942EC2"/>
    <w:rsid w:val="00957D75"/>
    <w:rsid w:val="009746C7"/>
    <w:rsid w:val="009D725E"/>
    <w:rsid w:val="009F37B7"/>
    <w:rsid w:val="009F5E43"/>
    <w:rsid w:val="00A10F02"/>
    <w:rsid w:val="00A164B4"/>
    <w:rsid w:val="00A24DAA"/>
    <w:rsid w:val="00A26956"/>
    <w:rsid w:val="00A53724"/>
    <w:rsid w:val="00A73129"/>
    <w:rsid w:val="00A82346"/>
    <w:rsid w:val="00A8729C"/>
    <w:rsid w:val="00A90846"/>
    <w:rsid w:val="00A92BA1"/>
    <w:rsid w:val="00AC6BC6"/>
    <w:rsid w:val="00AE3797"/>
    <w:rsid w:val="00B15449"/>
    <w:rsid w:val="00B44626"/>
    <w:rsid w:val="00B808FA"/>
    <w:rsid w:val="00B845A4"/>
    <w:rsid w:val="00B93086"/>
    <w:rsid w:val="00BA19ED"/>
    <w:rsid w:val="00BA300B"/>
    <w:rsid w:val="00BA4B8D"/>
    <w:rsid w:val="00BC0F7D"/>
    <w:rsid w:val="00BE3255"/>
    <w:rsid w:val="00BF128E"/>
    <w:rsid w:val="00C06268"/>
    <w:rsid w:val="00C102F5"/>
    <w:rsid w:val="00C1496A"/>
    <w:rsid w:val="00C17012"/>
    <w:rsid w:val="00C33079"/>
    <w:rsid w:val="00C45231"/>
    <w:rsid w:val="00C72833"/>
    <w:rsid w:val="00C80F1D"/>
    <w:rsid w:val="00C93F40"/>
    <w:rsid w:val="00CA3D0C"/>
    <w:rsid w:val="00CD555A"/>
    <w:rsid w:val="00CD71E9"/>
    <w:rsid w:val="00CD77D6"/>
    <w:rsid w:val="00CF20E3"/>
    <w:rsid w:val="00D13723"/>
    <w:rsid w:val="00D309CC"/>
    <w:rsid w:val="00D46431"/>
    <w:rsid w:val="00D56A52"/>
    <w:rsid w:val="00D57972"/>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E16509"/>
    <w:rsid w:val="00E44582"/>
    <w:rsid w:val="00E52814"/>
    <w:rsid w:val="00E60495"/>
    <w:rsid w:val="00E72324"/>
    <w:rsid w:val="00E72511"/>
    <w:rsid w:val="00E72ABE"/>
    <w:rsid w:val="00E77645"/>
    <w:rsid w:val="00E91317"/>
    <w:rsid w:val="00EA1DF9"/>
    <w:rsid w:val="00EC4A25"/>
    <w:rsid w:val="00EE5AA7"/>
    <w:rsid w:val="00F025A2"/>
    <w:rsid w:val="00F04712"/>
    <w:rsid w:val="00F21311"/>
    <w:rsid w:val="00F22EC7"/>
    <w:rsid w:val="00F325C8"/>
    <w:rsid w:val="00F477C6"/>
    <w:rsid w:val="00F56D37"/>
    <w:rsid w:val="00F62AEB"/>
    <w:rsid w:val="00F653B8"/>
    <w:rsid w:val="00F70647"/>
    <w:rsid w:val="00F85EA1"/>
    <w:rsid w:val="00F9377D"/>
    <w:rsid w:val="00FA1266"/>
    <w:rsid w:val="00FA2DA6"/>
    <w:rsid w:val="00FA33F8"/>
    <w:rsid w:val="00FC1192"/>
    <w:rsid w:val="00FD1FDE"/>
    <w:rsid w:val="00FE09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135</TotalTime>
  <Pages>4</Pages>
  <Words>1585</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57</cp:revision>
  <cp:lastPrinted>2019-02-25T14:05:00Z</cp:lastPrinted>
  <dcterms:created xsi:type="dcterms:W3CDTF">2019-08-13T15:36:00Z</dcterms:created>
  <dcterms:modified xsi:type="dcterms:W3CDTF">2025-03-28T20:45:00Z</dcterms:modified>
  <cp:category/>
</cp:coreProperties>
</file>